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425245" w14:paraId="0867C755" w14:textId="77777777" w:rsidTr="009B75B3">
        <w:trPr>
          <w:cantSplit/>
          <w:jc w:val="center"/>
        </w:trPr>
        <w:tc>
          <w:tcPr>
            <w:tcW w:w="1134" w:type="dxa"/>
            <w:vMerge w:val="restart"/>
            <w:vAlign w:val="center"/>
          </w:tcPr>
          <w:p w14:paraId="1F4D3F2E" w14:textId="4F2CDECE" w:rsidR="00691C94" w:rsidRPr="00425245" w:rsidRDefault="004B06E0" w:rsidP="0065269D">
            <w:pPr>
              <w:jc w:val="both"/>
              <w:rPr>
                <w:sz w:val="20"/>
                <w:szCs w:val="20"/>
              </w:rPr>
            </w:pPr>
            <w:r w:rsidRPr="00425245">
              <w:rPr>
                <w:noProof/>
                <w:lang w:val="en-US" w:eastAsia="zh-CN"/>
              </w:rPr>
              <w:drawing>
                <wp:inline distT="0" distB="0" distL="0" distR="0" wp14:anchorId="076C6CFD" wp14:editId="659DEBD1">
                  <wp:extent cx="647700" cy="704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49A5F090" w14:textId="77777777" w:rsidR="00691C94" w:rsidRPr="00425245" w:rsidRDefault="00691C94" w:rsidP="0065269D">
            <w:pPr>
              <w:jc w:val="both"/>
              <w:rPr>
                <w:sz w:val="16"/>
                <w:szCs w:val="16"/>
              </w:rPr>
            </w:pPr>
            <w:r w:rsidRPr="00425245">
              <w:rPr>
                <w:sz w:val="16"/>
                <w:szCs w:val="16"/>
              </w:rPr>
              <w:t>INTERNATIONAL TELECOMMUNICATION UNION</w:t>
            </w:r>
          </w:p>
          <w:p w14:paraId="7E0A9169" w14:textId="77777777" w:rsidR="00691C94" w:rsidRPr="00425245" w:rsidRDefault="00691C94" w:rsidP="0065269D">
            <w:pPr>
              <w:jc w:val="both"/>
              <w:rPr>
                <w:b/>
                <w:bCs/>
                <w:sz w:val="26"/>
                <w:szCs w:val="26"/>
              </w:rPr>
            </w:pPr>
            <w:r w:rsidRPr="00425245">
              <w:rPr>
                <w:b/>
                <w:bCs/>
                <w:sz w:val="26"/>
                <w:szCs w:val="26"/>
              </w:rPr>
              <w:t>TELECOMMUNICATION</w:t>
            </w:r>
            <w:r w:rsidRPr="00425245">
              <w:rPr>
                <w:b/>
                <w:bCs/>
                <w:sz w:val="26"/>
                <w:szCs w:val="26"/>
              </w:rPr>
              <w:br/>
              <w:t>STANDARDIZATION SECTOR</w:t>
            </w:r>
          </w:p>
          <w:p w14:paraId="4A330FB4" w14:textId="1E1F0711" w:rsidR="00691C94" w:rsidRPr="00425245" w:rsidRDefault="00691C94" w:rsidP="0065269D">
            <w:pPr>
              <w:jc w:val="both"/>
              <w:rPr>
                <w:sz w:val="20"/>
                <w:szCs w:val="20"/>
                <w:lang w:eastAsia="zh-CN"/>
              </w:rPr>
            </w:pPr>
            <w:r w:rsidRPr="00425245">
              <w:rPr>
                <w:sz w:val="20"/>
                <w:szCs w:val="20"/>
              </w:rPr>
              <w:t>STUDY PERIOD 20</w:t>
            </w:r>
            <w:r w:rsidR="00955D8B" w:rsidRPr="00425245">
              <w:rPr>
                <w:sz w:val="20"/>
                <w:szCs w:val="20"/>
                <w:lang w:eastAsia="zh-CN"/>
              </w:rPr>
              <w:t>22</w:t>
            </w:r>
            <w:r w:rsidR="001818D4" w:rsidRPr="00425245">
              <w:rPr>
                <w:sz w:val="20"/>
                <w:szCs w:val="20"/>
                <w:lang w:eastAsia="zh-CN"/>
              </w:rPr>
              <w:t>-202</w:t>
            </w:r>
            <w:r w:rsidR="00955D8B" w:rsidRPr="00425245">
              <w:rPr>
                <w:sz w:val="20"/>
                <w:szCs w:val="20"/>
                <w:lang w:eastAsia="zh-CN"/>
              </w:rPr>
              <w:t>4</w:t>
            </w:r>
          </w:p>
        </w:tc>
        <w:tc>
          <w:tcPr>
            <w:tcW w:w="4537" w:type="dxa"/>
            <w:gridSpan w:val="3"/>
            <w:vAlign w:val="center"/>
          </w:tcPr>
          <w:p w14:paraId="23EE4F5F" w14:textId="3B3D1894" w:rsidR="00691C94" w:rsidRPr="00425245" w:rsidRDefault="00166496" w:rsidP="00496183">
            <w:pPr>
              <w:pStyle w:val="Docnumber"/>
            </w:pPr>
            <w:sdt>
              <w:sdtPr>
                <w:rPr>
                  <w:lang w:val="en-US" w:eastAsia="zh-CN"/>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496183" w:rsidRPr="000B5785">
                  <w:rPr>
                    <w:lang w:val="en-US" w:eastAsia="zh-CN"/>
                  </w:rPr>
                  <w:t>SG2-</w:t>
                </w:r>
                <w:r w:rsidR="00496183" w:rsidRPr="000B5785">
                  <w:rPr>
                    <w:rFonts w:hint="eastAsia"/>
                    <w:lang w:val="en-US" w:eastAsia="zh-CN"/>
                  </w:rPr>
                  <w:t>TD236</w:t>
                </w:r>
                <w:r w:rsidR="00496183">
                  <w:rPr>
                    <w:lang w:val="en-US" w:eastAsia="zh-CN"/>
                  </w:rPr>
                  <w:t>R</w:t>
                </w:r>
                <w:ins w:id="0" w:author="guorr" w:date="2023-03-21T20:01:00Z">
                  <w:r w:rsidR="00496183" w:rsidRPr="00540FC5">
                    <w:rPr>
                      <w:lang w:val="en-US" w:eastAsia="zh-CN"/>
                    </w:rPr>
                    <w:t>3</w:t>
                  </w:r>
                </w:ins>
                <w:r w:rsidR="00496183" w:rsidRPr="000B5785">
                  <w:rPr>
                    <w:rFonts w:hint="eastAsia"/>
                    <w:lang w:val="en-US" w:eastAsia="zh-CN"/>
                  </w:rPr>
                  <w:t>/PLEN</w:t>
                </w:r>
              </w:sdtContent>
            </w:sdt>
          </w:p>
        </w:tc>
      </w:tr>
      <w:tr w:rsidR="00691C94" w:rsidRPr="00425245" w14:paraId="69A404E2" w14:textId="77777777" w:rsidTr="009B75B3">
        <w:trPr>
          <w:cantSplit/>
          <w:jc w:val="center"/>
        </w:trPr>
        <w:tc>
          <w:tcPr>
            <w:tcW w:w="1134" w:type="dxa"/>
            <w:vMerge/>
          </w:tcPr>
          <w:p w14:paraId="1E90CF83" w14:textId="77777777" w:rsidR="00691C94" w:rsidRPr="00425245" w:rsidRDefault="00691C94" w:rsidP="0065269D">
            <w:pPr>
              <w:jc w:val="both"/>
              <w:rPr>
                <w:smallCaps/>
                <w:sz w:val="20"/>
              </w:rPr>
            </w:pPr>
          </w:p>
        </w:tc>
        <w:tc>
          <w:tcPr>
            <w:tcW w:w="3969" w:type="dxa"/>
            <w:gridSpan w:val="2"/>
            <w:vMerge/>
          </w:tcPr>
          <w:p w14:paraId="1056B6DD" w14:textId="2F81B887" w:rsidR="00691C94" w:rsidRPr="00425245" w:rsidRDefault="00691C94" w:rsidP="0065269D">
            <w:pPr>
              <w:jc w:val="both"/>
              <w:rPr>
                <w:smallCaps/>
                <w:sz w:val="20"/>
              </w:rPr>
            </w:pPr>
            <w:bookmarkStart w:id="1"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68B270FB" w:rsidR="00691C94" w:rsidRPr="00425245" w:rsidRDefault="003A3F43" w:rsidP="00401667">
                <w:pPr>
                  <w:jc w:val="right"/>
                  <w:rPr>
                    <w:b/>
                    <w:bCs/>
                    <w:sz w:val="28"/>
                    <w:szCs w:val="28"/>
                  </w:rPr>
                </w:pPr>
                <w:r w:rsidRPr="00425245">
                  <w:rPr>
                    <w:b/>
                    <w:bCs/>
                    <w:sz w:val="28"/>
                    <w:szCs w:val="28"/>
                    <w:lang w:eastAsia="zh-CN"/>
                  </w:rPr>
                  <w:t>STUDY GROUP 2</w:t>
                </w:r>
              </w:p>
            </w:tc>
          </w:sdtContent>
        </w:sdt>
      </w:tr>
      <w:tr w:rsidR="00691C94" w:rsidRPr="00425245" w14:paraId="2A208DDE" w14:textId="77777777" w:rsidTr="009B75B3">
        <w:trPr>
          <w:cantSplit/>
          <w:jc w:val="center"/>
        </w:trPr>
        <w:tc>
          <w:tcPr>
            <w:tcW w:w="1134" w:type="dxa"/>
            <w:vMerge/>
            <w:tcBorders>
              <w:bottom w:val="single" w:sz="12" w:space="0" w:color="auto"/>
            </w:tcBorders>
          </w:tcPr>
          <w:p w14:paraId="6169B641" w14:textId="77777777" w:rsidR="00691C94" w:rsidRPr="00425245" w:rsidRDefault="00691C94" w:rsidP="0065269D">
            <w:pPr>
              <w:jc w:val="both"/>
              <w:rPr>
                <w:b/>
                <w:bCs/>
                <w:sz w:val="26"/>
              </w:rPr>
            </w:pPr>
          </w:p>
        </w:tc>
        <w:tc>
          <w:tcPr>
            <w:tcW w:w="3969" w:type="dxa"/>
            <w:gridSpan w:val="2"/>
            <w:vMerge/>
            <w:tcBorders>
              <w:bottom w:val="single" w:sz="12" w:space="0" w:color="auto"/>
            </w:tcBorders>
          </w:tcPr>
          <w:p w14:paraId="545C3036" w14:textId="32E39F79" w:rsidR="00691C94" w:rsidRPr="00425245" w:rsidRDefault="00691C94" w:rsidP="0065269D">
            <w:pPr>
              <w:jc w:val="both"/>
              <w:rPr>
                <w:b/>
                <w:bCs/>
                <w:sz w:val="26"/>
              </w:rPr>
            </w:pPr>
            <w:bookmarkStart w:id="2" w:name="dorlang" w:colFirst="2" w:colLast="2"/>
            <w:bookmarkEnd w:id="1"/>
          </w:p>
        </w:tc>
        <w:tc>
          <w:tcPr>
            <w:tcW w:w="4537" w:type="dxa"/>
            <w:gridSpan w:val="3"/>
            <w:tcBorders>
              <w:bottom w:val="single" w:sz="12" w:space="0" w:color="auto"/>
            </w:tcBorders>
            <w:vAlign w:val="center"/>
          </w:tcPr>
          <w:p w14:paraId="6FB266D9" w14:textId="470B58AE" w:rsidR="00691C94" w:rsidRPr="00425245" w:rsidRDefault="00691C94" w:rsidP="00401667">
            <w:pPr>
              <w:jc w:val="right"/>
              <w:rPr>
                <w:b/>
                <w:bCs/>
                <w:sz w:val="28"/>
                <w:szCs w:val="28"/>
              </w:rPr>
            </w:pPr>
            <w:r w:rsidRPr="00425245">
              <w:rPr>
                <w:b/>
                <w:bCs/>
                <w:sz w:val="28"/>
                <w:szCs w:val="28"/>
              </w:rPr>
              <w:t>Original: English</w:t>
            </w:r>
          </w:p>
        </w:tc>
      </w:tr>
      <w:tr w:rsidR="008367E8" w:rsidRPr="00425245" w14:paraId="1AF38BFE" w14:textId="77777777" w:rsidTr="00D57D7F">
        <w:trPr>
          <w:cantSplit/>
          <w:jc w:val="center"/>
        </w:trPr>
        <w:tc>
          <w:tcPr>
            <w:tcW w:w="1418" w:type="dxa"/>
            <w:gridSpan w:val="2"/>
          </w:tcPr>
          <w:p w14:paraId="3DEF3B04" w14:textId="77777777" w:rsidR="008367E8" w:rsidRPr="00425245" w:rsidRDefault="008367E8" w:rsidP="0065269D">
            <w:pPr>
              <w:jc w:val="both"/>
              <w:rPr>
                <w:b/>
                <w:bCs/>
              </w:rPr>
            </w:pPr>
            <w:bookmarkStart w:id="3" w:name="dbluepink" w:colFirst="1" w:colLast="1"/>
            <w:bookmarkEnd w:id="2"/>
            <w:r w:rsidRPr="00425245">
              <w:rPr>
                <w:b/>
                <w:bCs/>
              </w:rPr>
              <w:t>Question(s):</w:t>
            </w:r>
          </w:p>
        </w:tc>
        <w:sdt>
          <w:sdtPr>
            <w:rPr>
              <w:rFonts w:hint="eastAsia"/>
              <w:lang w:eastAsia="zh-CN"/>
            </w:rPr>
            <w:alias w:val="QuestionText"/>
            <w:tag w:val="QuestionText"/>
            <w:id w:val="-58169772"/>
            <w:placeholder>
              <w:docPart w:val="853D8F39B3844A1C8739536A93F375E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3812D910" w:rsidR="008367E8" w:rsidRPr="00425245" w:rsidRDefault="005A3F57" w:rsidP="00323070">
                <w:pPr>
                  <w:jc w:val="both"/>
                </w:pPr>
                <w:r>
                  <w:rPr>
                    <w:lang w:eastAsia="zh-CN"/>
                  </w:rPr>
                  <w:t>6</w:t>
                </w:r>
                <w:r w:rsidR="00323070">
                  <w:rPr>
                    <w:rFonts w:hint="eastAsia"/>
                    <w:lang w:eastAsia="zh-CN"/>
                  </w:rPr>
                  <w:t>/</w:t>
                </w:r>
                <w:r w:rsidR="008367E8" w:rsidRPr="00425245">
                  <w:rPr>
                    <w:rFonts w:hint="eastAsia"/>
                    <w:lang w:eastAsia="zh-CN"/>
                  </w:rPr>
                  <w:t>2</w:t>
                </w:r>
              </w:p>
            </w:tc>
          </w:sdtContent>
        </w:sdt>
        <w:tc>
          <w:tcPr>
            <w:tcW w:w="4395" w:type="dxa"/>
            <w:gridSpan w:val="2"/>
          </w:tcPr>
          <w:p w14:paraId="31155891" w14:textId="4DC8A65F" w:rsidR="008367E8" w:rsidRPr="00425245" w:rsidRDefault="00D325EA" w:rsidP="00401667">
            <w:pPr>
              <w:jc w:val="right"/>
            </w:pPr>
            <w:r>
              <w:rPr>
                <w:lang w:eastAsia="zh-CN"/>
              </w:rPr>
              <w:t>V</w:t>
            </w:r>
            <w:r w:rsidR="00D15597" w:rsidRPr="00425245">
              <w:rPr>
                <w:lang w:eastAsia="zh-CN"/>
              </w:rPr>
              <w:t>irtual</w:t>
            </w:r>
            <w:r w:rsidR="008367E8" w:rsidRPr="00425245">
              <w:t>,</w:t>
            </w:r>
            <w:sdt>
              <w:sdtPr>
                <w:rPr>
                  <w:lang w:eastAsia="zh-CN"/>
                </w:rPr>
                <w:alias w:val="When"/>
                <w:tag w:val="When"/>
                <w:id w:val="542724177"/>
                <w:placeholder>
                  <w:docPart w:val="89116745AF8C4528A6F7D8FD1EEA38E2"/>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367E8" w:rsidRPr="00425245">
                  <w:rPr>
                    <w:lang w:eastAsia="zh-CN"/>
                  </w:rPr>
                  <w:t>13-24 March 2023</w:t>
                </w:r>
              </w:sdtContent>
            </w:sdt>
          </w:p>
        </w:tc>
      </w:tr>
      <w:bookmarkEnd w:id="3"/>
      <w:tr w:rsidR="008367E8" w:rsidRPr="00425245" w14:paraId="345A6F48" w14:textId="77777777" w:rsidTr="00BC1FAE">
        <w:trPr>
          <w:cantSplit/>
          <w:jc w:val="center"/>
        </w:trPr>
        <w:tc>
          <w:tcPr>
            <w:tcW w:w="9640" w:type="dxa"/>
            <w:gridSpan w:val="6"/>
          </w:tcPr>
          <w:p w14:paraId="0C4E5689" w14:textId="699684B4" w:rsidR="008367E8" w:rsidRPr="00425245" w:rsidRDefault="00166496" w:rsidP="0032157C">
            <w:pPr>
              <w:jc w:val="center"/>
              <w:rPr>
                <w:b/>
                <w:bCs/>
              </w:rPr>
            </w:pPr>
            <w:sdt>
              <w:sdtPr>
                <w:rPr>
                  <w:b/>
                  <w:bCs/>
                  <w:lang w:eastAsia="zh-CN"/>
                </w:rPr>
                <w:alias w:val="DocTypeText"/>
                <w:tag w:val="DocTypeText"/>
                <w:id w:val="-1436660787"/>
                <w:placeholder>
                  <w:docPart w:val="FDCDD7884E9A4BF1857B60321CD27D45"/>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32157C">
                  <w:rPr>
                    <w:rFonts w:hint="eastAsia"/>
                    <w:b/>
                    <w:bCs/>
                    <w:lang w:eastAsia="zh-CN"/>
                  </w:rPr>
                  <w:t>TD</w:t>
                </w:r>
              </w:sdtContent>
            </w:sdt>
          </w:p>
        </w:tc>
      </w:tr>
      <w:tr w:rsidR="008367E8" w:rsidRPr="00425245" w14:paraId="36F226DD" w14:textId="77777777" w:rsidTr="00D57D7F">
        <w:trPr>
          <w:cantSplit/>
          <w:jc w:val="center"/>
        </w:trPr>
        <w:tc>
          <w:tcPr>
            <w:tcW w:w="1418" w:type="dxa"/>
            <w:gridSpan w:val="2"/>
          </w:tcPr>
          <w:p w14:paraId="0C6BE8C3" w14:textId="77777777" w:rsidR="008367E8" w:rsidRPr="00425245" w:rsidRDefault="008367E8" w:rsidP="0065269D">
            <w:pPr>
              <w:jc w:val="both"/>
              <w:rPr>
                <w:b/>
                <w:bCs/>
              </w:rPr>
            </w:pPr>
            <w:r w:rsidRPr="00425245">
              <w:rPr>
                <w:b/>
                <w:bCs/>
              </w:rPr>
              <w:t>Source:</w:t>
            </w:r>
          </w:p>
        </w:tc>
        <w:sdt>
          <w:sdtPr>
            <w:rPr>
              <w:lang w:val="en-US" w:eastAsia="zh-CN"/>
            </w:rPr>
            <w:alias w:val="DocumentSource"/>
            <w:tag w:val="DocumentSource"/>
            <w:id w:val="-1547363769"/>
            <w:placeholder>
              <w:docPart w:val="292C7AE0550B422280A98395A81EAE8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6C93E5CC" w:rsidR="008367E8" w:rsidRPr="00425245" w:rsidRDefault="0002384D" w:rsidP="0065269D">
                <w:pPr>
                  <w:jc w:val="both"/>
                </w:pPr>
                <w:r w:rsidRPr="0002384D">
                  <w:rPr>
                    <w:lang w:val="en-US" w:eastAsia="zh-CN"/>
                  </w:rPr>
                  <w:t>Rapporteur, Q6/2</w:t>
                </w:r>
              </w:p>
            </w:tc>
          </w:sdtContent>
        </w:sdt>
      </w:tr>
      <w:tr w:rsidR="008367E8" w:rsidRPr="00425245" w14:paraId="0B1F3ADC" w14:textId="77777777" w:rsidTr="00D57D7F">
        <w:trPr>
          <w:cantSplit/>
          <w:jc w:val="center"/>
        </w:trPr>
        <w:tc>
          <w:tcPr>
            <w:tcW w:w="1418" w:type="dxa"/>
            <w:gridSpan w:val="2"/>
          </w:tcPr>
          <w:p w14:paraId="02C9C00F" w14:textId="77777777" w:rsidR="008367E8" w:rsidRPr="00425245" w:rsidRDefault="008367E8" w:rsidP="0065269D">
            <w:pPr>
              <w:jc w:val="both"/>
            </w:pPr>
            <w:r w:rsidRPr="00425245">
              <w:rPr>
                <w:b/>
                <w:bCs/>
              </w:rPr>
              <w:t>Title:</w:t>
            </w:r>
          </w:p>
        </w:tc>
        <w:tc>
          <w:tcPr>
            <w:tcW w:w="8222" w:type="dxa"/>
            <w:gridSpan w:val="4"/>
          </w:tcPr>
          <w:p w14:paraId="10D9B5C7" w14:textId="6BD22C40" w:rsidR="008367E8" w:rsidRPr="00425245" w:rsidRDefault="00166496" w:rsidP="00F66455">
            <w:pPr>
              <w:jc w:val="both"/>
            </w:pPr>
            <w:sdt>
              <w:sdtPr>
                <w:rPr>
                  <w:rFonts w:hint="eastAsia"/>
                  <w:lang w:eastAsia="zh-CN"/>
                </w:rPr>
                <w:alias w:val="Title"/>
                <w:tag w:val="Title"/>
                <w:id w:val="1877968201"/>
                <w:placeholder>
                  <w:docPart w:val="52A4173414CA4ED884207FBE7374B9E3"/>
                </w:placeholder>
                <w:dataBinding w:prefixMappings="xmlns:ns0='http://purl.org/dc/elements/1.1/' xmlns:ns1='http://schemas.openxmlformats.org/package/2006/metadata/core-properties' " w:xpath="/ns1:coreProperties[1]/ns0:title[1]" w:storeItemID="{6C3C8BC8-F283-45AE-878A-BAB7291924A1}"/>
                <w:text/>
              </w:sdtPr>
              <w:sdtEndPr/>
              <w:sdtContent>
                <w:r w:rsidR="00D325EA" w:rsidRPr="00D325EA">
                  <w:rPr>
                    <w:lang w:eastAsia="zh-CN"/>
                  </w:rPr>
                  <w:t>Baseline text for new</w:t>
                </w:r>
                <w:r w:rsidR="00D325EA" w:rsidRPr="00D325EA">
                  <w:rPr>
                    <w:rFonts w:hint="eastAsia"/>
                    <w:lang w:eastAsia="zh-CN"/>
                  </w:rPr>
                  <w:t xml:space="preserve"> work item </w:t>
                </w:r>
                <w:proofErr w:type="spellStart"/>
                <w:proofErr w:type="gramStart"/>
                <w:r w:rsidR="00D325EA" w:rsidRPr="00D325EA">
                  <w:rPr>
                    <w:lang w:eastAsia="zh-CN"/>
                  </w:rPr>
                  <w:t>M.eiil</w:t>
                </w:r>
                <w:proofErr w:type="spellEnd"/>
                <w:proofErr w:type="gramEnd"/>
                <w:r w:rsidR="00D325EA" w:rsidRPr="00D325EA">
                  <w:rPr>
                    <w:lang w:eastAsia="zh-CN"/>
                  </w:rPr>
                  <w:t>-AITOM</w:t>
                </w:r>
                <w:r w:rsidR="00D325EA" w:rsidRPr="00D325EA">
                  <w:rPr>
                    <w:rFonts w:hint="eastAsia"/>
                    <w:lang w:eastAsia="zh-CN"/>
                  </w:rPr>
                  <w:t xml:space="preserve">: </w:t>
                </w:r>
                <w:r w:rsidR="00D325EA" w:rsidRPr="00D325EA">
                  <w:rPr>
                    <w:rFonts w:hint="eastAsia"/>
                    <w:lang w:eastAsia="zh-CN"/>
                  </w:rPr>
                  <w:t>“</w:t>
                </w:r>
                <w:r w:rsidR="00D325EA" w:rsidRPr="00D325EA">
                  <w:rPr>
                    <w:rFonts w:hint="eastAsia"/>
                    <w:lang w:eastAsia="zh-CN"/>
                  </w:rPr>
                  <w:t>Effectiveness indicators of intelligence level for AI enhanced telecom operation and management</w:t>
                </w:r>
                <w:r w:rsidR="00D325EA" w:rsidRPr="00D325EA">
                  <w:rPr>
                    <w:rFonts w:hint="eastAsia"/>
                    <w:lang w:eastAsia="zh-CN"/>
                  </w:rPr>
                  <w:t>”</w:t>
                </w:r>
              </w:sdtContent>
            </w:sdt>
          </w:p>
        </w:tc>
      </w:tr>
      <w:tr w:rsidR="004A1B2C" w:rsidRPr="00425245" w14:paraId="33B42D39" w14:textId="77777777" w:rsidTr="00D57D7F">
        <w:trPr>
          <w:cantSplit/>
          <w:jc w:val="center"/>
        </w:trPr>
        <w:tc>
          <w:tcPr>
            <w:tcW w:w="1418" w:type="dxa"/>
            <w:gridSpan w:val="2"/>
            <w:tcBorders>
              <w:top w:val="single" w:sz="6" w:space="0" w:color="auto"/>
              <w:bottom w:val="single" w:sz="6" w:space="0" w:color="auto"/>
            </w:tcBorders>
          </w:tcPr>
          <w:p w14:paraId="4FBE599B" w14:textId="08BAA605" w:rsidR="004A1B2C" w:rsidRPr="00425245" w:rsidRDefault="004A1B2C" w:rsidP="0065269D">
            <w:pPr>
              <w:jc w:val="both"/>
              <w:rPr>
                <w:b/>
                <w:bCs/>
              </w:rPr>
            </w:pPr>
            <w:r>
              <w:rPr>
                <w:rFonts w:asciiTheme="majorBidi" w:hAnsiTheme="majorBidi" w:cstheme="majorBidi"/>
                <w:b/>
                <w:bCs/>
              </w:rPr>
              <w:t>Contact:</w:t>
            </w:r>
          </w:p>
        </w:tc>
        <w:tc>
          <w:tcPr>
            <w:tcW w:w="4111" w:type="dxa"/>
            <w:gridSpan w:val="3"/>
            <w:tcBorders>
              <w:top w:val="single" w:sz="6" w:space="0" w:color="auto"/>
              <w:bottom w:val="single" w:sz="6" w:space="0" w:color="auto"/>
            </w:tcBorders>
          </w:tcPr>
          <w:p w14:paraId="548062A1" w14:textId="7B7FBCDE" w:rsidR="004A1B2C" w:rsidRDefault="00166496" w:rsidP="00401667">
            <w:sdt>
              <w:sdtPr>
                <w:rPr>
                  <w:rFonts w:eastAsia="Times New Roman" w:hint="eastAsia"/>
                  <w:lang w:eastAsia="zh-CN"/>
                </w:rPr>
                <w:alias w:val="ContactNameOrgCountry"/>
                <w:tag w:val="ContactNameOrgCountry"/>
                <w:id w:val="1106306004"/>
                <w:placeholder>
                  <w:docPart w:val="B9D3721776194424943D95DB280471B7"/>
                </w:placeholder>
                <w:text w:multiLine="1"/>
              </w:sdtPr>
              <w:sdtEndPr/>
              <w:sdtContent>
                <w:proofErr w:type="spellStart"/>
                <w:r w:rsidR="004A1B2C">
                  <w:rPr>
                    <w:rFonts w:eastAsia="SimSun" w:hint="eastAsia"/>
                    <w:lang w:eastAsia="zh-CN"/>
                  </w:rPr>
                  <w:t>Yanchuan</w:t>
                </w:r>
                <w:proofErr w:type="spellEnd"/>
                <w:r w:rsidR="004A1B2C">
                  <w:rPr>
                    <w:rFonts w:eastAsia="SimSun" w:hint="eastAsia"/>
                    <w:lang w:eastAsia="zh-CN"/>
                  </w:rPr>
                  <w:t xml:space="preserve"> Wang</w:t>
                </w:r>
                <w:r w:rsidR="004A1B2C">
                  <w:rPr>
                    <w:rFonts w:eastAsia="SimSun" w:hint="eastAsia"/>
                    <w:lang w:eastAsia="zh-CN"/>
                  </w:rPr>
                  <w:br/>
                  <w:t xml:space="preserve">China Telecom </w:t>
                </w:r>
                <w:r w:rsidR="004A1B2C">
                  <w:rPr>
                    <w:rFonts w:eastAsia="SimSun" w:hint="eastAsia"/>
                    <w:lang w:eastAsia="zh-CN"/>
                  </w:rPr>
                  <w:br/>
                  <w:t>China</w:t>
                </w:r>
              </w:sdtContent>
            </w:sdt>
          </w:p>
        </w:tc>
        <w:tc>
          <w:tcPr>
            <w:tcW w:w="4111" w:type="dxa"/>
            <w:tcBorders>
              <w:top w:val="single" w:sz="6" w:space="0" w:color="auto"/>
              <w:bottom w:val="single" w:sz="6" w:space="0" w:color="auto"/>
            </w:tcBorders>
          </w:tcPr>
          <w:sdt>
            <w:sdtPr>
              <w:alias w:val="ContactTelFaxEmail"/>
              <w:tag w:val="ContactTelFaxEmail"/>
              <w:id w:val="218328075"/>
              <w:placeholder>
                <w:docPart w:val="DA93BA1DAB2A45CE869E2F1E2874307C"/>
              </w:placeholder>
            </w:sdtPr>
            <w:sdtEndPr/>
            <w:sdtContent>
              <w:p w14:paraId="5C5493BA" w14:textId="529FA995" w:rsidR="004A1B2C" w:rsidRDefault="004A1B2C" w:rsidP="00401667">
                <w:r>
                  <w:rPr>
                    <w:lang w:val="es-ES"/>
                  </w:rPr>
                  <w:t>Tel:</w:t>
                </w:r>
                <w:r>
                  <w:rPr>
                    <w:lang w:val="es-ES"/>
                  </w:rPr>
                  <w:tab/>
                  <w:t xml:space="preserve">+86 </w:t>
                </w:r>
                <w:r>
                  <w:rPr>
                    <w:lang w:val="en-US"/>
                  </w:rPr>
                  <w:t>10 58501695</w:t>
                </w:r>
                <w:r>
                  <w:rPr>
                    <w:lang w:val="es-ES"/>
                  </w:rPr>
                  <w:br/>
                  <w:t xml:space="preserve">Email: </w:t>
                </w:r>
                <w:r>
                  <w:rPr>
                    <w:rStyle w:val="Hyperlink"/>
                  </w:rPr>
                  <w:t>wangych@chinatelecom.cn</w:t>
                </w:r>
              </w:p>
            </w:sdtContent>
          </w:sdt>
        </w:tc>
      </w:tr>
      <w:tr w:rsidR="004A1B2C" w:rsidRPr="00425245" w14:paraId="54FDCF36" w14:textId="77777777" w:rsidTr="00D57D7F">
        <w:trPr>
          <w:cantSplit/>
          <w:jc w:val="center"/>
        </w:trPr>
        <w:tc>
          <w:tcPr>
            <w:tcW w:w="1418" w:type="dxa"/>
            <w:gridSpan w:val="2"/>
            <w:tcBorders>
              <w:top w:val="single" w:sz="6" w:space="0" w:color="auto"/>
              <w:bottom w:val="single" w:sz="6" w:space="0" w:color="auto"/>
            </w:tcBorders>
          </w:tcPr>
          <w:p w14:paraId="5414C31C" w14:textId="65031885" w:rsidR="004A1B2C" w:rsidRPr="00425245" w:rsidRDefault="004A1B2C" w:rsidP="0065269D">
            <w:pPr>
              <w:jc w:val="both"/>
              <w:rPr>
                <w:b/>
                <w:bCs/>
              </w:rPr>
            </w:pPr>
            <w:r w:rsidRPr="00425245">
              <w:rPr>
                <w:b/>
                <w:bCs/>
              </w:rPr>
              <w:t>Contact:</w:t>
            </w:r>
          </w:p>
        </w:tc>
        <w:tc>
          <w:tcPr>
            <w:tcW w:w="4111" w:type="dxa"/>
            <w:gridSpan w:val="3"/>
            <w:tcBorders>
              <w:top w:val="single" w:sz="6" w:space="0" w:color="auto"/>
              <w:bottom w:val="single" w:sz="6" w:space="0" w:color="auto"/>
            </w:tcBorders>
          </w:tcPr>
          <w:p w14:paraId="3B8DDD8B" w14:textId="597A0F06" w:rsidR="004A1B2C" w:rsidRPr="00425245" w:rsidRDefault="00166496" w:rsidP="00401667">
            <w:sdt>
              <w:sdtPr>
                <w:alias w:val="ContactNameOrgCountry"/>
                <w:tag w:val="ContactNameOrgCountry"/>
                <w:id w:val="-1596939821"/>
                <w:placeholder>
                  <w:docPart w:val="5FFA931EFB7545B0B4D400EDD97750B1"/>
                </w:placeholder>
                <w:text w:multiLine="1"/>
              </w:sdtPr>
              <w:sdtEndPr/>
              <w:sdtContent>
                <w:proofErr w:type="spellStart"/>
                <w:r w:rsidR="004A1B2C" w:rsidRPr="00425245">
                  <w:rPr>
                    <w:lang w:eastAsia="zh-CN"/>
                  </w:rPr>
                  <w:t>Rongrong</w:t>
                </w:r>
                <w:proofErr w:type="spellEnd"/>
                <w:r w:rsidR="004A1B2C" w:rsidRPr="00425245">
                  <w:rPr>
                    <w:lang w:eastAsia="zh-CN"/>
                  </w:rPr>
                  <w:t xml:space="preserve"> Guo</w:t>
                </w:r>
                <w:r w:rsidR="004A1B2C" w:rsidRPr="00425245">
                  <w:rPr>
                    <w:lang w:eastAsia="zh-CN"/>
                  </w:rPr>
                  <w:br/>
                  <w:t>China Telecom</w:t>
                </w:r>
                <w:r w:rsidR="004A1B2C" w:rsidRPr="00425245">
                  <w:rPr>
                    <w:lang w:eastAsia="zh-CN"/>
                  </w:rPr>
                  <w:br/>
                  <w:t>P.R. China</w:t>
                </w:r>
              </w:sdtContent>
            </w:sdt>
          </w:p>
        </w:tc>
        <w:sdt>
          <w:sdtPr>
            <w:alias w:val="ContactTelFaxEmail"/>
            <w:tag w:val="ContactTelFaxEmail"/>
            <w:id w:val="2101133163"/>
            <w:placeholder>
              <w:docPart w:val="F085B5C5340D45D7A54C2CE1D90ACEDD"/>
            </w:placeholder>
          </w:sdtPr>
          <w:sdtEndPr/>
          <w:sdtContent>
            <w:tc>
              <w:tcPr>
                <w:tcW w:w="4111" w:type="dxa"/>
                <w:tcBorders>
                  <w:top w:val="single" w:sz="6" w:space="0" w:color="auto"/>
                  <w:bottom w:val="single" w:sz="6" w:space="0" w:color="auto"/>
                </w:tcBorders>
              </w:tcPr>
              <w:p w14:paraId="3A4FAAD0" w14:textId="77777777" w:rsidR="004A1B2C" w:rsidRPr="00425245" w:rsidRDefault="004A1B2C" w:rsidP="00401667">
                <w:pPr>
                  <w:rPr>
                    <w:rFonts w:eastAsia="SimSun"/>
                    <w:lang w:eastAsia="zh-CN"/>
                  </w:rPr>
                </w:pPr>
                <w:r w:rsidRPr="00425245">
                  <w:rPr>
                    <w:rFonts w:eastAsia="SimSun"/>
                  </w:rPr>
                  <w:t>Tel:</w:t>
                </w:r>
                <w:r w:rsidRPr="00425245">
                  <w:rPr>
                    <w:rFonts w:eastAsia="SimSun"/>
                  </w:rPr>
                  <w:tab/>
                  <w:t>+86-</w:t>
                </w:r>
                <w:r w:rsidRPr="00425245">
                  <w:rPr>
                    <w:rFonts w:eastAsia="SimSun"/>
                    <w:lang w:eastAsia="zh-CN"/>
                  </w:rPr>
                  <w:t>13391821560</w:t>
                </w:r>
              </w:p>
              <w:p w14:paraId="4C78E534" w14:textId="2FDDF1B0" w:rsidR="004A1B2C" w:rsidRPr="00425245" w:rsidRDefault="004A1B2C" w:rsidP="00401667">
                <w:r w:rsidRPr="00425245">
                  <w:rPr>
                    <w:rFonts w:eastAsia="SimSun"/>
                  </w:rPr>
                  <w:t>Fax:</w:t>
                </w:r>
                <w:r w:rsidRPr="00425245">
                  <w:rPr>
                    <w:rFonts w:eastAsia="SimSun"/>
                  </w:rPr>
                  <w:tab/>
                  <w:t>+86(10)-50902230</w:t>
                </w:r>
                <w:r w:rsidRPr="00425245">
                  <w:rPr>
                    <w:rFonts w:eastAsia="SimSun"/>
                  </w:rPr>
                  <w:br/>
                  <w:t xml:space="preserve">E-mail: </w:t>
                </w:r>
                <w:r w:rsidRPr="00425245">
                  <w:rPr>
                    <w:rStyle w:val="Hyperlink"/>
                    <w:rFonts w:ascii="Times New Roman" w:hAnsi="Times New Roman"/>
                    <w:lang w:val="de-DE"/>
                  </w:rPr>
                  <w:t>guorr@chinatelecom.cn</w:t>
                </w:r>
              </w:p>
            </w:tc>
          </w:sdtContent>
        </w:sdt>
      </w:tr>
      <w:tr w:rsidR="004A1B2C" w:rsidRPr="00425245" w14:paraId="69CC6D6C" w14:textId="77777777" w:rsidTr="00D57D7F">
        <w:trPr>
          <w:cantSplit/>
          <w:jc w:val="center"/>
        </w:trPr>
        <w:tc>
          <w:tcPr>
            <w:tcW w:w="1418" w:type="dxa"/>
            <w:gridSpan w:val="2"/>
            <w:tcBorders>
              <w:top w:val="single" w:sz="6" w:space="0" w:color="auto"/>
              <w:bottom w:val="single" w:sz="6" w:space="0" w:color="auto"/>
            </w:tcBorders>
          </w:tcPr>
          <w:p w14:paraId="163E3507" w14:textId="651D3BE1" w:rsidR="004A1B2C" w:rsidRPr="00425245" w:rsidRDefault="004A1B2C" w:rsidP="0065269D">
            <w:pPr>
              <w:jc w:val="both"/>
              <w:rPr>
                <w:b/>
                <w:bCs/>
              </w:rPr>
            </w:pPr>
            <w:r w:rsidRPr="00425245">
              <w:rPr>
                <w:b/>
                <w:bCs/>
              </w:rPr>
              <w:t>Contact:</w:t>
            </w:r>
          </w:p>
        </w:tc>
        <w:tc>
          <w:tcPr>
            <w:tcW w:w="4111" w:type="dxa"/>
            <w:gridSpan w:val="3"/>
            <w:tcBorders>
              <w:top w:val="single" w:sz="6" w:space="0" w:color="auto"/>
              <w:bottom w:val="single" w:sz="6" w:space="0" w:color="auto"/>
            </w:tcBorders>
          </w:tcPr>
          <w:p w14:paraId="6B850BBB" w14:textId="2B97C7B5" w:rsidR="004A1B2C" w:rsidRPr="00425245" w:rsidRDefault="00166496" w:rsidP="00401667">
            <w:sdt>
              <w:sdtPr>
                <w:alias w:val="ContactNameOrgCountry"/>
                <w:tag w:val="ContactNameOrgCountry"/>
                <w:id w:val="1364789265"/>
                <w:placeholder>
                  <w:docPart w:val="F9B18C930FC24CF39921DA59F19D8380"/>
                </w:placeholder>
                <w:text w:multiLine="1"/>
              </w:sdtPr>
              <w:sdtEndPr/>
              <w:sdtContent>
                <w:proofErr w:type="spellStart"/>
                <w:r w:rsidR="004A1B2C" w:rsidRPr="00425245">
                  <w:t>Yanqin</w:t>
                </w:r>
                <w:proofErr w:type="spellEnd"/>
                <w:r w:rsidR="004A1B2C" w:rsidRPr="00425245">
                  <w:t xml:space="preserve"> Wu</w:t>
                </w:r>
                <w:r w:rsidR="004A1B2C" w:rsidRPr="00425245">
                  <w:br/>
                  <w:t>China Telecom</w:t>
                </w:r>
                <w:r w:rsidR="004A1B2C" w:rsidRPr="00425245">
                  <w:br/>
                  <w:t>P.R. China</w:t>
                </w:r>
              </w:sdtContent>
            </w:sdt>
          </w:p>
        </w:tc>
        <w:tc>
          <w:tcPr>
            <w:tcW w:w="4111" w:type="dxa"/>
            <w:tcBorders>
              <w:top w:val="single" w:sz="6" w:space="0" w:color="auto"/>
              <w:bottom w:val="single" w:sz="6" w:space="0" w:color="auto"/>
            </w:tcBorders>
          </w:tcPr>
          <w:p w14:paraId="6A20077E" w14:textId="12DC1B6C" w:rsidR="004A1B2C" w:rsidRPr="00425245" w:rsidRDefault="00166496" w:rsidP="00401667">
            <w:sdt>
              <w:sdtPr>
                <w:alias w:val="ContactTelFaxEmail"/>
                <w:tag w:val="ContactTelFaxEmail"/>
                <w:id w:val="-831213025"/>
                <w:placeholder>
                  <w:docPart w:val="50D09DA7DA91470A82D6C24FC47A24AF"/>
                </w:placeholder>
              </w:sdtPr>
              <w:sdtEndPr/>
              <w:sdtContent>
                <w:r w:rsidR="004A1B2C" w:rsidRPr="00425245">
                  <w:rPr>
                    <w:rFonts w:eastAsia="SimSun"/>
                  </w:rPr>
                  <w:t>Tel:</w:t>
                </w:r>
                <w:r w:rsidR="004A1B2C" w:rsidRPr="00425245">
                  <w:rPr>
                    <w:rFonts w:eastAsia="SimSun"/>
                  </w:rPr>
                  <w:tab/>
                  <w:t>+86(10)-50902892</w:t>
                </w:r>
                <w:r w:rsidR="004A1B2C" w:rsidRPr="00425245">
                  <w:rPr>
                    <w:rFonts w:eastAsia="SimSun"/>
                  </w:rPr>
                  <w:br/>
                  <w:t>Fax:</w:t>
                </w:r>
                <w:r w:rsidR="004A1B2C" w:rsidRPr="00425245">
                  <w:rPr>
                    <w:rFonts w:eastAsia="SimSun"/>
                  </w:rPr>
                  <w:tab/>
                </w:r>
                <w:r w:rsidR="004A1B2C" w:rsidRPr="00425245">
                  <w:rPr>
                    <w:rFonts w:eastAsia="SimSun"/>
                    <w:lang w:val="de-DE"/>
                  </w:rPr>
                  <w:t>+86(10)-50902230</w:t>
                </w:r>
                <w:r w:rsidR="004A1B2C" w:rsidRPr="00425245">
                  <w:rPr>
                    <w:rFonts w:eastAsia="SimSun"/>
                  </w:rPr>
                  <w:br/>
                  <w:t xml:space="preserve">E-mail: </w:t>
                </w:r>
                <w:r w:rsidR="004A1B2C" w:rsidRPr="00425245">
                  <w:rPr>
                    <w:rStyle w:val="Hyperlink"/>
                    <w:rFonts w:ascii="Times New Roman" w:hAnsi="Times New Roman"/>
                    <w:lang w:val="de-DE"/>
                  </w:rPr>
                  <w:t>wuyq@chinatelecom.cn</w:t>
                </w:r>
              </w:sdtContent>
            </w:sdt>
          </w:p>
        </w:tc>
      </w:tr>
    </w:tbl>
    <w:p w14:paraId="1AA96A45" w14:textId="77777777" w:rsidR="0089088E" w:rsidRPr="00425245" w:rsidRDefault="0089088E" w:rsidP="0065269D">
      <w:pPr>
        <w:jc w:val="both"/>
      </w:pPr>
      <w:bookmarkStart w:id="4"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425245" w14:paraId="7D0F8B1C" w14:textId="77777777" w:rsidTr="00D57D7F">
        <w:trPr>
          <w:cantSplit/>
          <w:jc w:val="center"/>
        </w:trPr>
        <w:tc>
          <w:tcPr>
            <w:tcW w:w="1418" w:type="dxa"/>
          </w:tcPr>
          <w:p w14:paraId="72CA09B8" w14:textId="77777777" w:rsidR="0089088E" w:rsidRPr="00425245" w:rsidRDefault="0089088E" w:rsidP="0065269D">
            <w:pPr>
              <w:jc w:val="both"/>
              <w:rPr>
                <w:b/>
                <w:bCs/>
              </w:rPr>
            </w:pPr>
            <w:r w:rsidRPr="00425245">
              <w:rPr>
                <w:b/>
                <w:bCs/>
              </w:rPr>
              <w:t>Abstract:</w:t>
            </w:r>
          </w:p>
        </w:tc>
        <w:sdt>
          <w:sdtPr>
            <w:rPr>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11704D62" w:rsidR="0089088E" w:rsidRPr="00425245" w:rsidRDefault="0070335C" w:rsidP="005410CD">
                <w:pPr>
                  <w:jc w:val="both"/>
                </w:pPr>
                <w:r>
                  <w:rPr>
                    <w:lang w:eastAsia="zh-CN"/>
                  </w:rPr>
                  <w:t>This document provides the baseline text of a new work item on “Effectiveness indicators of intelligence level for AI enhanced telecom operation and management”</w:t>
                </w:r>
                <w:r>
                  <w:rPr>
                    <w:rFonts w:hint="eastAsia"/>
                    <w:lang w:eastAsia="zh-CN"/>
                  </w:rPr>
                  <w:t xml:space="preserve"> </w:t>
                </w:r>
                <w:r>
                  <w:rPr>
                    <w:lang w:eastAsia="zh-CN"/>
                  </w:rPr>
                  <w:t xml:space="preserve">according to the meeting result of Q6/2 on </w:t>
                </w:r>
                <w:r>
                  <w:rPr>
                    <w:rFonts w:hint="eastAsia"/>
                    <w:lang w:eastAsia="zh-CN"/>
                  </w:rPr>
                  <w:t>15</w:t>
                </w:r>
                <w:r>
                  <w:rPr>
                    <w:lang w:eastAsia="zh-CN"/>
                  </w:rPr>
                  <w:t xml:space="preserve"> M</w:t>
                </w:r>
                <w:r>
                  <w:rPr>
                    <w:rFonts w:hint="eastAsia"/>
                    <w:lang w:eastAsia="zh-CN"/>
                  </w:rPr>
                  <w:t>arch</w:t>
                </w:r>
                <w:r>
                  <w:rPr>
                    <w:lang w:eastAsia="zh-CN"/>
                  </w:rPr>
                  <w:t xml:space="preserve"> 202</w:t>
                </w:r>
                <w:r w:rsidR="005410CD">
                  <w:rPr>
                    <w:rFonts w:hint="eastAsia"/>
                    <w:lang w:eastAsia="zh-CN"/>
                  </w:rPr>
                  <w:t>3</w:t>
                </w:r>
                <w:r>
                  <w:rPr>
                    <w:lang w:eastAsia="zh-CN"/>
                  </w:rPr>
                  <w:t>.</w:t>
                </w:r>
              </w:p>
            </w:tc>
          </w:sdtContent>
        </w:sdt>
      </w:tr>
    </w:tbl>
    <w:p w14:paraId="3F9B1291" w14:textId="77777777" w:rsidR="0054033E" w:rsidRDefault="0054033E" w:rsidP="0054033E">
      <w:pPr>
        <w:keepNext/>
        <w:keepLines/>
        <w:tabs>
          <w:tab w:val="left" w:pos="794"/>
          <w:tab w:val="left" w:pos="1191"/>
          <w:tab w:val="left" w:pos="1588"/>
          <w:tab w:val="left" w:pos="1985"/>
        </w:tabs>
        <w:overflowPunct w:val="0"/>
        <w:autoSpaceDE w:val="0"/>
        <w:autoSpaceDN w:val="0"/>
        <w:adjustRightInd w:val="0"/>
        <w:spacing w:before="360"/>
        <w:textAlignment w:val="baseline"/>
        <w:outlineLvl w:val="0"/>
        <w:rPr>
          <w:b/>
          <w:szCs w:val="20"/>
          <w:u w:val="single"/>
          <w:lang w:eastAsia="zh-CN"/>
        </w:rPr>
      </w:pPr>
      <w:bookmarkStart w:id="5" w:name="_Toc74141712"/>
      <w:bookmarkStart w:id="6" w:name="_Toc130319465"/>
      <w:bookmarkEnd w:id="4"/>
      <w:r>
        <w:rPr>
          <w:b/>
          <w:szCs w:val="20"/>
          <w:u w:val="single"/>
          <w:lang w:eastAsia="zh-CN"/>
        </w:rPr>
        <w:t>Summary</w:t>
      </w:r>
      <w:bookmarkEnd w:id="5"/>
      <w:bookmarkEnd w:id="6"/>
    </w:p>
    <w:p w14:paraId="3B2420D7" w14:textId="77777777" w:rsidR="0054033E" w:rsidRDefault="0054033E" w:rsidP="0054033E">
      <w:pPr>
        <w:overflowPunct w:val="0"/>
        <w:autoSpaceDE w:val="0"/>
        <w:autoSpaceDN w:val="0"/>
        <w:adjustRightInd w:val="0"/>
        <w:spacing w:before="0" w:after="180"/>
        <w:textAlignment w:val="baseline"/>
        <w:rPr>
          <w:lang w:eastAsia="zh-CN"/>
        </w:rPr>
      </w:pPr>
    </w:p>
    <w:p w14:paraId="7C6B0C9A" w14:textId="69C4F629" w:rsidR="0054033E" w:rsidRDefault="0054033E" w:rsidP="00296DC4">
      <w:pPr>
        <w:jc w:val="both"/>
        <w:rPr>
          <w:lang w:eastAsia="zh-CN"/>
        </w:rPr>
      </w:pPr>
      <w:r>
        <w:rPr>
          <w:lang w:eastAsia="zh-CN"/>
        </w:rPr>
        <w:t xml:space="preserve">According to the meeting result of Q6/2 on </w:t>
      </w:r>
      <w:r w:rsidR="005410CD">
        <w:rPr>
          <w:rFonts w:hint="eastAsia"/>
          <w:lang w:eastAsia="zh-CN"/>
        </w:rPr>
        <w:t>15</w:t>
      </w:r>
      <w:r w:rsidR="005410CD">
        <w:rPr>
          <w:lang w:eastAsia="zh-CN"/>
        </w:rPr>
        <w:t xml:space="preserve"> M</w:t>
      </w:r>
      <w:r w:rsidR="005410CD">
        <w:rPr>
          <w:rFonts w:hint="eastAsia"/>
          <w:lang w:eastAsia="zh-CN"/>
        </w:rPr>
        <w:t>arch</w:t>
      </w:r>
      <w:r>
        <w:rPr>
          <w:lang w:eastAsia="zh-CN"/>
        </w:rPr>
        <w:t xml:space="preserve"> 202</w:t>
      </w:r>
      <w:r w:rsidR="005410CD">
        <w:rPr>
          <w:rFonts w:hint="eastAsia"/>
          <w:lang w:eastAsia="zh-CN"/>
        </w:rPr>
        <w:t>3</w:t>
      </w:r>
      <w:r>
        <w:rPr>
          <w:lang w:eastAsia="zh-CN"/>
        </w:rPr>
        <w:t>,</w:t>
      </w:r>
      <w:r w:rsidRPr="004E5BEE">
        <w:rPr>
          <w:rFonts w:hint="eastAsia"/>
          <w:lang w:eastAsia="zh-CN"/>
        </w:rPr>
        <w:t xml:space="preserve"> </w:t>
      </w:r>
      <w:r>
        <w:rPr>
          <w:lang w:eastAsia="zh-CN"/>
        </w:rPr>
        <w:t>t</w:t>
      </w:r>
      <w:r>
        <w:rPr>
          <w:rFonts w:hint="eastAsia"/>
          <w:lang w:eastAsia="zh-CN"/>
        </w:rPr>
        <w:t>h</w:t>
      </w:r>
      <w:r>
        <w:rPr>
          <w:lang w:eastAsia="zh-CN"/>
        </w:rPr>
        <w:t>e</w:t>
      </w:r>
      <w:r>
        <w:rPr>
          <w:rFonts w:hint="eastAsia"/>
          <w:lang w:eastAsia="zh-CN"/>
        </w:rPr>
        <w:t xml:space="preserve"> new</w:t>
      </w:r>
      <w:r>
        <w:rPr>
          <w:lang w:eastAsia="zh-CN"/>
        </w:rPr>
        <w:t xml:space="preserve"> work item </w:t>
      </w:r>
      <w:r w:rsidR="005410CD">
        <w:rPr>
          <w:rFonts w:hint="eastAsia"/>
          <w:lang w:eastAsia="zh-CN"/>
        </w:rPr>
        <w:t>titled</w:t>
      </w:r>
      <w:r>
        <w:rPr>
          <w:rFonts w:hint="eastAsia"/>
          <w:lang w:eastAsia="zh-CN"/>
        </w:rPr>
        <w:t xml:space="preserve"> </w:t>
      </w:r>
      <w:r>
        <w:rPr>
          <w:rFonts w:hint="eastAsia"/>
          <w:lang w:eastAsia="zh-CN"/>
        </w:rPr>
        <w:t>“</w:t>
      </w:r>
      <w:r w:rsidR="005410CD">
        <w:rPr>
          <w:lang w:eastAsia="zh-CN"/>
        </w:rPr>
        <w:t>Effectiveness indicators of intelligence level for AI enhanced telecom operation</w:t>
      </w:r>
      <w:r>
        <w:rPr>
          <w:rFonts w:hint="eastAsia"/>
          <w:lang w:eastAsia="zh-CN"/>
        </w:rPr>
        <w:t>”</w:t>
      </w:r>
      <w:r>
        <w:rPr>
          <w:rFonts w:hint="eastAsia"/>
          <w:lang w:eastAsia="zh-CN"/>
        </w:rPr>
        <w:t>i</w:t>
      </w:r>
      <w:r>
        <w:rPr>
          <w:lang w:eastAsia="zh-CN"/>
        </w:rPr>
        <w:t xml:space="preserve">s </w:t>
      </w:r>
      <w:r w:rsidRPr="00531DCA">
        <w:rPr>
          <w:lang w:eastAsia="zh-CN"/>
        </w:rPr>
        <w:t>set up</w:t>
      </w:r>
      <w:r>
        <w:rPr>
          <w:lang w:eastAsia="zh-CN"/>
        </w:rPr>
        <w:t>. This document provides the baseline text of it.</w:t>
      </w:r>
    </w:p>
    <w:p w14:paraId="7CD4E1B8" w14:textId="77777777" w:rsidR="0054033E" w:rsidRDefault="0054033E" w:rsidP="0054033E">
      <w:pPr>
        <w:overflowPunct w:val="0"/>
        <w:autoSpaceDE w:val="0"/>
        <w:autoSpaceDN w:val="0"/>
        <w:adjustRightInd w:val="0"/>
        <w:jc w:val="both"/>
        <w:textAlignment w:val="baseline"/>
        <w:rPr>
          <w:lang w:eastAsia="zh-CN"/>
        </w:rPr>
      </w:pPr>
    </w:p>
    <w:p w14:paraId="0DE4525F" w14:textId="77777777" w:rsidR="0054033E" w:rsidRDefault="0054033E" w:rsidP="0054033E">
      <w:pPr>
        <w:overflowPunct w:val="0"/>
        <w:autoSpaceDE w:val="0"/>
        <w:autoSpaceDN w:val="0"/>
        <w:adjustRightInd w:val="0"/>
        <w:jc w:val="both"/>
        <w:textAlignment w:val="baseline"/>
        <w:rPr>
          <w:lang w:eastAsia="zh-CN"/>
        </w:rPr>
      </w:pPr>
    </w:p>
    <w:p w14:paraId="7706C76B" w14:textId="31CF67FB" w:rsidR="00EC592F" w:rsidRPr="00425245" w:rsidRDefault="0054033E" w:rsidP="0054033E">
      <w:pPr>
        <w:overflowPunct w:val="0"/>
        <w:autoSpaceDE w:val="0"/>
        <w:autoSpaceDN w:val="0"/>
        <w:adjustRightInd w:val="0"/>
        <w:jc w:val="both"/>
        <w:textAlignment w:val="baseline"/>
        <w:rPr>
          <w:lang w:eastAsia="zh-CN"/>
        </w:rPr>
      </w:pPr>
      <w:r w:rsidRPr="00425245">
        <w:rPr>
          <w:lang w:eastAsia="zh-CN"/>
        </w:rPr>
        <w:t xml:space="preserve"> </w:t>
      </w:r>
    </w:p>
    <w:p w14:paraId="1168BAC9" w14:textId="77777777" w:rsidR="00AB7106" w:rsidRPr="00425245" w:rsidRDefault="00AB7106" w:rsidP="0065269D">
      <w:pPr>
        <w:jc w:val="both"/>
        <w:rPr>
          <w:lang w:eastAsia="zh-CN"/>
        </w:rPr>
        <w:sectPr w:rsidR="00AB7106" w:rsidRPr="00425245" w:rsidSect="00C42125">
          <w:headerReference w:type="default" r:id="rId12"/>
          <w:headerReference w:type="first" r:id="rId13"/>
          <w:footerReference w:type="first" r:id="rId14"/>
          <w:pgSz w:w="11907" w:h="16840" w:code="9"/>
          <w:pgMar w:top="1134" w:right="1134" w:bottom="1134" w:left="1134" w:header="709" w:footer="709" w:gutter="0"/>
          <w:cols w:space="720"/>
          <w:titlePg/>
          <w:docGrid w:linePitch="360"/>
        </w:sectPr>
      </w:pPr>
    </w:p>
    <w:p w14:paraId="416DF940" w14:textId="77777777" w:rsidR="002E584F" w:rsidRPr="00166496" w:rsidRDefault="002E584F" w:rsidP="002E584F">
      <w:pPr>
        <w:pStyle w:val="NormalWeb"/>
        <w:keepNext/>
        <w:keepLines/>
        <w:tabs>
          <w:tab w:val="left" w:pos="794"/>
          <w:tab w:val="left" w:pos="1191"/>
          <w:tab w:val="left" w:pos="1588"/>
          <w:tab w:val="left" w:pos="1985"/>
        </w:tabs>
        <w:overflowPunct w:val="0"/>
        <w:autoSpaceDE w:val="0"/>
        <w:autoSpaceDN w:val="0"/>
        <w:adjustRightInd w:val="0"/>
        <w:spacing w:before="0" w:beforeAutospacing="0" w:after="160" w:afterAutospacing="0" w:line="256" w:lineRule="auto"/>
        <w:jc w:val="both"/>
        <w:rPr>
          <w:rFonts w:ascii="Times New Roman" w:hAnsi="Times New Roman" w:cs="Times New Roman"/>
          <w:b/>
          <w:sz w:val="28"/>
          <w:lang w:val="fr-CH"/>
          <w:rPrChange w:id="7" w:author="TSB (JB)" w:date="2023-03-21T19:49:00Z">
            <w:rPr>
              <w:rFonts w:ascii="Times New Roman" w:hAnsi="Times New Roman" w:cs="Times New Roman"/>
              <w:b/>
              <w:sz w:val="28"/>
              <w:lang w:val="fr-CH"/>
            </w:rPr>
          </w:rPrChange>
        </w:rPr>
      </w:pPr>
      <w:r w:rsidRPr="00166496">
        <w:rPr>
          <w:rFonts w:ascii="Times New Roman" w:eastAsiaTheme="minorEastAsia" w:hAnsi="Times New Roman" w:cs="Times New Roman"/>
          <w:b/>
          <w:sz w:val="28"/>
          <w:lang w:val="fr-CH"/>
          <w:rPrChange w:id="8" w:author="TSB (JB)" w:date="2023-03-21T19:49:00Z">
            <w:rPr>
              <w:rFonts w:ascii="Times New Roman" w:eastAsiaTheme="minorEastAsia" w:hAnsi="Times New Roman" w:cs="Times New Roman"/>
              <w:b/>
              <w:sz w:val="28"/>
              <w:lang w:val="fr-CH"/>
            </w:rPr>
          </w:rPrChange>
        </w:rPr>
        <w:lastRenderedPageBreak/>
        <w:t>Draft ITU-T Recommendation M.eiil-AITOM</w:t>
      </w:r>
      <w:del w:id="9" w:author="guo" w:date="2023-03-21T21:42:00Z">
        <w:r w:rsidRPr="00166496" w:rsidDel="00A65117">
          <w:rPr>
            <w:rFonts w:ascii="Times New Roman" w:eastAsiaTheme="minorEastAsia" w:hAnsi="Times New Roman" w:cs="Times New Roman"/>
            <w:b/>
            <w:sz w:val="28"/>
            <w:lang w:val="fr-CH"/>
            <w:rPrChange w:id="10" w:author="TSB (JB)" w:date="2023-03-21T19:49:00Z">
              <w:rPr>
                <w:rFonts w:ascii="Times New Roman" w:eastAsiaTheme="minorEastAsia" w:hAnsi="Times New Roman" w:cs="Times New Roman"/>
                <w:b/>
                <w:sz w:val="28"/>
                <w:lang w:val="fr-CH"/>
              </w:rPr>
            </w:rPrChange>
          </w:rPr>
          <w:delText>:</w:delText>
        </w:r>
      </w:del>
      <w:r w:rsidRPr="00166496">
        <w:rPr>
          <w:rFonts w:ascii="Times New Roman" w:eastAsiaTheme="minorEastAsia" w:hAnsi="Times New Roman" w:cs="Times New Roman"/>
          <w:b/>
          <w:sz w:val="28"/>
          <w:lang w:val="fr-CH"/>
          <w:rPrChange w:id="11" w:author="TSB (JB)" w:date="2023-03-21T19:49:00Z">
            <w:rPr>
              <w:rFonts w:ascii="Times New Roman" w:eastAsiaTheme="minorEastAsia" w:hAnsi="Times New Roman" w:cs="Times New Roman"/>
              <w:b/>
              <w:sz w:val="28"/>
              <w:lang w:val="fr-CH"/>
            </w:rPr>
          </w:rPrChange>
        </w:rPr>
        <w:t xml:space="preserve"> </w:t>
      </w:r>
    </w:p>
    <w:p w14:paraId="32FFF5E6" w14:textId="77777777" w:rsidR="002E584F" w:rsidRPr="006D513F" w:rsidRDefault="002E584F" w:rsidP="006D513F">
      <w:pPr>
        <w:pStyle w:val="Rectitle"/>
        <w:rPr>
          <w:rFonts w:eastAsia="Times New Roman"/>
          <w:lang w:eastAsia="zh-CN"/>
        </w:rPr>
      </w:pPr>
      <w:r w:rsidRPr="006D513F">
        <w:rPr>
          <w:rFonts w:eastAsia="Times New Roman"/>
          <w:lang w:eastAsia="zh-CN"/>
        </w:rPr>
        <w:t xml:space="preserve">Effectiveness indicators of intelligence level for AI enhanced telecom operation and </w:t>
      </w:r>
      <w:proofErr w:type="gramStart"/>
      <w:r w:rsidRPr="006D513F">
        <w:rPr>
          <w:rFonts w:eastAsia="Times New Roman"/>
          <w:lang w:eastAsia="zh-CN"/>
        </w:rPr>
        <w:t>management</w:t>
      </w:r>
      <w:proofErr w:type="gramEnd"/>
    </w:p>
    <w:p w14:paraId="200295D9" w14:textId="77777777" w:rsidR="00AB7106" w:rsidRPr="00425245" w:rsidRDefault="00AB7106" w:rsidP="0065269D">
      <w:pPr>
        <w:keepNext/>
        <w:tabs>
          <w:tab w:val="left" w:pos="794"/>
          <w:tab w:val="left" w:pos="1191"/>
          <w:tab w:val="left" w:pos="1588"/>
          <w:tab w:val="left" w:pos="1985"/>
        </w:tabs>
        <w:overflowPunct w:val="0"/>
        <w:autoSpaceDE w:val="0"/>
        <w:autoSpaceDN w:val="0"/>
        <w:adjustRightInd w:val="0"/>
        <w:spacing w:before="160"/>
        <w:jc w:val="both"/>
        <w:textAlignment w:val="baseline"/>
        <w:rPr>
          <w:rFonts w:eastAsia="Times New Roman"/>
          <w:b/>
          <w:szCs w:val="20"/>
          <w:lang w:eastAsia="en-US"/>
        </w:rPr>
      </w:pPr>
      <w:r w:rsidRPr="00425245">
        <w:rPr>
          <w:rFonts w:eastAsia="Times New Roman"/>
          <w:b/>
          <w:szCs w:val="20"/>
          <w:lang w:eastAsia="en-US"/>
        </w:rPr>
        <w:t>Summary</w:t>
      </w:r>
    </w:p>
    <w:p w14:paraId="5633D6CE" w14:textId="6C9DD160" w:rsidR="00A113DA" w:rsidRPr="00425245" w:rsidRDefault="001A2C38" w:rsidP="0065269D">
      <w:pPr>
        <w:jc w:val="both"/>
        <w:rPr>
          <w:lang w:eastAsia="zh-CN"/>
        </w:rPr>
      </w:pPr>
      <w:r>
        <w:rPr>
          <w:lang w:eastAsia="zh-CN"/>
        </w:rPr>
        <w:t>The proposed</w:t>
      </w:r>
      <w:r w:rsidR="00A113DA" w:rsidRPr="00425245">
        <w:rPr>
          <w:lang w:eastAsia="zh-CN"/>
        </w:rPr>
        <w:t xml:space="preserve"> effectiveness </w:t>
      </w:r>
      <w:r>
        <w:rPr>
          <w:rFonts w:hint="eastAsia"/>
          <w:lang w:eastAsia="zh-CN"/>
        </w:rPr>
        <w:t>indicators</w:t>
      </w:r>
      <w:r>
        <w:rPr>
          <w:lang w:eastAsia="zh-CN"/>
        </w:rPr>
        <w:t xml:space="preserve"> </w:t>
      </w:r>
      <w:r w:rsidRPr="001A2C38">
        <w:rPr>
          <w:lang w:eastAsia="zh-CN"/>
        </w:rPr>
        <w:t xml:space="preserve">for </w:t>
      </w:r>
      <w:r w:rsidR="0007347D">
        <w:rPr>
          <w:lang w:eastAsia="zh-CN"/>
        </w:rPr>
        <w:t>AI enhanced telecom operation and management</w:t>
      </w:r>
      <w:r w:rsidRPr="001A2C38">
        <w:rPr>
          <w:lang w:eastAsia="zh-CN"/>
        </w:rPr>
        <w:t xml:space="preserve"> </w:t>
      </w:r>
      <w:r w:rsidR="000A582B" w:rsidRPr="00425245">
        <w:rPr>
          <w:lang w:eastAsia="zh-CN"/>
        </w:rPr>
        <w:t xml:space="preserve">aims to evaluate </w:t>
      </w:r>
      <w:r w:rsidRPr="001A2C38">
        <w:rPr>
          <w:lang w:eastAsia="zh-CN"/>
        </w:rPr>
        <w:t xml:space="preserve">intelligence level </w:t>
      </w:r>
      <w:r w:rsidR="000A582B" w:rsidRPr="00425245">
        <w:rPr>
          <w:lang w:eastAsia="zh-CN"/>
        </w:rPr>
        <w:t xml:space="preserve">with </w:t>
      </w:r>
      <w:del w:id="12" w:author="guo" w:date="2023-03-21T22:27:00Z">
        <w:r w:rsidR="000A582B" w:rsidRPr="00425245" w:rsidDel="00530DBC">
          <w:rPr>
            <w:lang w:eastAsia="zh-CN"/>
          </w:rPr>
          <w:delText xml:space="preserve">additional </w:delText>
        </w:r>
      </w:del>
      <w:r w:rsidR="000A582B" w:rsidRPr="00425245">
        <w:rPr>
          <w:lang w:eastAsia="zh-CN"/>
        </w:rPr>
        <w:t xml:space="preserve">quantitative methods and </w:t>
      </w:r>
      <w:r w:rsidR="00A113DA" w:rsidRPr="00425245">
        <w:rPr>
          <w:lang w:eastAsia="zh-CN"/>
        </w:rPr>
        <w:t xml:space="preserve">focus on showing effects and benefits of applying AI in terms of operation optimisation, cost reduction, service fulfilments, customer experience upgrade, etc. </w:t>
      </w:r>
    </w:p>
    <w:p w14:paraId="34443649" w14:textId="6CFC8C46" w:rsidR="00C21816" w:rsidRPr="00425245" w:rsidRDefault="00C21816" w:rsidP="0065269D">
      <w:pPr>
        <w:jc w:val="both"/>
        <w:rPr>
          <w:lang w:val="en-US" w:eastAsia="zh-CN"/>
        </w:rPr>
      </w:pPr>
      <w:r w:rsidRPr="00425245">
        <w:rPr>
          <w:lang w:eastAsia="zh-CN"/>
        </w:rPr>
        <w:t xml:space="preserve">This </w:t>
      </w:r>
      <w:r w:rsidRPr="00425245">
        <w:rPr>
          <w:rFonts w:eastAsia="Malgun Gothic"/>
          <w:szCs w:val="20"/>
        </w:rPr>
        <w:t xml:space="preserve">draft </w:t>
      </w:r>
      <w:r w:rsidRPr="00425245">
        <w:rPr>
          <w:rFonts w:eastAsia="Malgun Gothic"/>
        </w:rPr>
        <w:t>Recommendation</w:t>
      </w:r>
      <w:r w:rsidRPr="00425245">
        <w:rPr>
          <w:lang w:eastAsia="zh-CN"/>
        </w:rPr>
        <w:t xml:space="preserve"> provides the principle, </w:t>
      </w:r>
      <w:r w:rsidR="0050207A" w:rsidRPr="00425245">
        <w:rPr>
          <w:lang w:eastAsia="zh-CN"/>
        </w:rPr>
        <w:t>overview</w:t>
      </w:r>
      <w:r w:rsidRPr="00425245">
        <w:rPr>
          <w:lang w:eastAsia="zh-CN"/>
        </w:rPr>
        <w:t xml:space="preserve">, </w:t>
      </w:r>
      <w:proofErr w:type="gramStart"/>
      <w:r w:rsidR="00E9297F">
        <w:rPr>
          <w:lang w:eastAsia="zh-CN"/>
        </w:rPr>
        <w:t>dimensions</w:t>
      </w:r>
      <w:proofErr w:type="gramEnd"/>
      <w:r w:rsidRPr="00425245">
        <w:rPr>
          <w:lang w:eastAsia="zh-CN"/>
        </w:rPr>
        <w:t xml:space="preserve"> and method of effectiveness </w:t>
      </w:r>
      <w:r w:rsidR="00865BC8">
        <w:rPr>
          <w:rFonts w:hint="eastAsia"/>
          <w:lang w:eastAsia="zh-CN"/>
        </w:rPr>
        <w:t>indicators</w:t>
      </w:r>
      <w:r w:rsidR="00865BC8">
        <w:rPr>
          <w:lang w:eastAsia="zh-CN"/>
        </w:rPr>
        <w:t xml:space="preserve"> </w:t>
      </w:r>
      <w:r w:rsidRPr="00425245">
        <w:rPr>
          <w:lang w:eastAsia="zh-CN"/>
        </w:rPr>
        <w:t xml:space="preserve">evaluation of </w:t>
      </w:r>
      <w:r w:rsidR="0007347D">
        <w:rPr>
          <w:lang w:eastAsia="zh-CN"/>
        </w:rPr>
        <w:t>AI enhanced telecom operation and management</w:t>
      </w:r>
      <w:r w:rsidRPr="00425245">
        <w:rPr>
          <w:lang w:eastAsia="zh-CN"/>
        </w:rPr>
        <w:t>.</w:t>
      </w:r>
    </w:p>
    <w:p w14:paraId="6A02ADA6" w14:textId="77777777" w:rsidR="00AB7106" w:rsidRPr="00425245" w:rsidRDefault="00AB7106" w:rsidP="0065269D">
      <w:pPr>
        <w:keepNext/>
        <w:tabs>
          <w:tab w:val="left" w:pos="794"/>
          <w:tab w:val="left" w:pos="1191"/>
          <w:tab w:val="left" w:pos="1588"/>
          <w:tab w:val="left" w:pos="1985"/>
        </w:tabs>
        <w:overflowPunct w:val="0"/>
        <w:autoSpaceDE w:val="0"/>
        <w:autoSpaceDN w:val="0"/>
        <w:adjustRightInd w:val="0"/>
        <w:spacing w:before="160"/>
        <w:jc w:val="both"/>
        <w:textAlignment w:val="baseline"/>
        <w:rPr>
          <w:rFonts w:eastAsia="Times New Roman"/>
          <w:b/>
          <w:szCs w:val="20"/>
          <w:lang w:eastAsia="en-US"/>
        </w:rPr>
      </w:pPr>
      <w:r w:rsidRPr="00425245">
        <w:rPr>
          <w:rFonts w:eastAsia="Times New Roman"/>
          <w:b/>
          <w:szCs w:val="20"/>
          <w:lang w:eastAsia="en-US"/>
        </w:rPr>
        <w:t>Keywords</w:t>
      </w:r>
    </w:p>
    <w:p w14:paraId="3E0756D3" w14:textId="6E935180" w:rsidR="00EC592F" w:rsidRPr="009228AA" w:rsidRDefault="00166496" w:rsidP="0065269D">
      <w:pPr>
        <w:tabs>
          <w:tab w:val="left" w:pos="794"/>
          <w:tab w:val="left" w:pos="1191"/>
          <w:tab w:val="left" w:pos="1588"/>
          <w:tab w:val="left" w:pos="1985"/>
        </w:tabs>
        <w:overflowPunct w:val="0"/>
        <w:autoSpaceDE w:val="0"/>
        <w:autoSpaceDN w:val="0"/>
        <w:adjustRightInd w:val="0"/>
        <w:jc w:val="both"/>
        <w:textAlignment w:val="baseline"/>
        <w:rPr>
          <w:lang w:eastAsia="zh-CN"/>
        </w:rPr>
      </w:pPr>
      <w:sdt>
        <w:sdtPr>
          <w:rPr>
            <w:rFonts w:hint="eastAsia"/>
            <w:szCs w:val="20"/>
            <w:lang w:eastAsia="zh-CN"/>
          </w:rPr>
          <w:alias w:val="Keywords"/>
          <w:tag w:val="Keywords"/>
          <w:id w:val="-576669755"/>
          <w:placeholder>
            <w:docPart w:val="94FD6A0D61B34EC9B459ED3B67D06F41"/>
          </w:placeholder>
          <w:dataBinding w:prefixMappings="xmlns:ns0='http://purl.org/dc/elements/1.1/' xmlns:ns1='http://schemas.openxmlformats.org/package/2006/metadata/core-properties' " w:xpath="/ns1:coreProperties[1]/ns1:keywords[1]" w:storeItemID="{6C3C8BC8-F283-45AE-878A-BAB7291924A1}"/>
          <w:text/>
        </w:sdtPr>
        <w:sdtEndPr/>
        <w:sdtContent>
          <w:r w:rsidR="00E5497A" w:rsidRPr="00E5497A">
            <w:rPr>
              <w:rFonts w:hint="eastAsia"/>
              <w:szCs w:val="20"/>
              <w:lang w:eastAsia="zh-CN"/>
            </w:rPr>
            <w:t xml:space="preserve">Effectiveness, </w:t>
          </w:r>
          <w:r w:rsidR="00A55A26">
            <w:rPr>
              <w:rFonts w:hint="eastAsia"/>
              <w:szCs w:val="20"/>
              <w:lang w:eastAsia="zh-CN"/>
            </w:rPr>
            <w:t>I</w:t>
          </w:r>
          <w:r w:rsidR="00E5497A" w:rsidRPr="00E5497A">
            <w:rPr>
              <w:rFonts w:hint="eastAsia"/>
              <w:szCs w:val="20"/>
              <w:lang w:eastAsia="zh-CN"/>
            </w:rPr>
            <w:t xml:space="preserve">ntelligence level, </w:t>
          </w:r>
          <w:r w:rsidR="00427486">
            <w:rPr>
              <w:rFonts w:hint="eastAsia"/>
              <w:szCs w:val="20"/>
              <w:lang w:eastAsia="zh-CN"/>
            </w:rPr>
            <w:t>AITOM</w:t>
          </w:r>
        </w:sdtContent>
      </w:sdt>
    </w:p>
    <w:p w14:paraId="10F7E5C8" w14:textId="39C46751" w:rsidR="00EC592F" w:rsidRPr="00425245" w:rsidRDefault="00EC592F" w:rsidP="0065269D">
      <w:pPr>
        <w:jc w:val="both"/>
        <w:rPr>
          <w:lang w:eastAsia="zh-CN"/>
        </w:rPr>
      </w:pPr>
    </w:p>
    <w:p w14:paraId="1378FB99" w14:textId="77777777" w:rsidR="004B5466" w:rsidRPr="00A55A26" w:rsidRDefault="004B5466" w:rsidP="0065269D">
      <w:pPr>
        <w:jc w:val="both"/>
        <w:rPr>
          <w:lang w:eastAsia="zh-CN"/>
        </w:rPr>
        <w:sectPr w:rsidR="004B5466" w:rsidRPr="00A55A26" w:rsidSect="00C42125">
          <w:headerReference w:type="first" r:id="rId15"/>
          <w:pgSz w:w="11907" w:h="16840" w:code="9"/>
          <w:pgMar w:top="1134" w:right="1134" w:bottom="1134" w:left="1134" w:header="709" w:footer="709" w:gutter="0"/>
          <w:cols w:space="720"/>
          <w:titlePg/>
          <w:docGrid w:linePitch="360"/>
        </w:sectPr>
      </w:pPr>
    </w:p>
    <w:p w14:paraId="1329FBBB" w14:textId="6697585B" w:rsidR="008E42F4" w:rsidRPr="002440AA" w:rsidRDefault="00E723A5" w:rsidP="002440AA">
      <w:pPr>
        <w:keepNext/>
        <w:keepLines/>
        <w:spacing w:after="120"/>
        <w:jc w:val="center"/>
        <w:rPr>
          <w:noProof/>
        </w:rPr>
      </w:pPr>
      <w:r w:rsidRPr="00425245">
        <w:rPr>
          <w:rFonts w:eastAsia="SimSun"/>
          <w:b/>
          <w:bCs/>
          <w:color w:val="000000"/>
          <w:kern w:val="44"/>
        </w:rPr>
        <w:lastRenderedPageBreak/>
        <w:t>Table of Contents</w:t>
      </w:r>
      <w:r w:rsidRPr="00425245">
        <w:rPr>
          <w:rFonts w:eastAsia="Batang"/>
          <w:noProof/>
          <w:lang w:eastAsia="en-US"/>
        </w:rPr>
        <w:fldChar w:fldCharType="begin"/>
      </w:r>
      <w:r w:rsidRPr="00425245">
        <w:instrText xml:space="preserve"> TOC \o "1-3" \h \z \u </w:instrText>
      </w:r>
      <w:r w:rsidRPr="00425245">
        <w:rPr>
          <w:rFonts w:eastAsia="Batang"/>
          <w:noProof/>
          <w:lang w:eastAsia="en-US"/>
        </w:rPr>
        <w:fldChar w:fldCharType="separate"/>
      </w:r>
    </w:p>
    <w:p w14:paraId="4CAADE38" w14:textId="4A54E4E2" w:rsidR="008E42F4" w:rsidRDefault="00166496">
      <w:pPr>
        <w:pStyle w:val="TOC1"/>
        <w:rPr>
          <w:rFonts w:asciiTheme="minorHAnsi" w:eastAsiaTheme="minorEastAsia" w:hAnsiTheme="minorHAnsi" w:cstheme="minorBidi"/>
          <w:kern w:val="2"/>
          <w:sz w:val="21"/>
          <w:szCs w:val="22"/>
          <w:lang w:val="en-US" w:eastAsia="zh-CN"/>
        </w:rPr>
      </w:pPr>
      <w:hyperlink w:anchor="_Toc130319466" w:history="1">
        <w:r w:rsidR="008E42F4" w:rsidRPr="00C81D57">
          <w:rPr>
            <w:rStyle w:val="Hyperlink"/>
            <w:rFonts w:eastAsia="Times New Roman"/>
            <w:b/>
          </w:rPr>
          <w:t>1.</w:t>
        </w:r>
        <w:r w:rsidR="008E42F4">
          <w:rPr>
            <w:rFonts w:asciiTheme="minorHAnsi" w:eastAsiaTheme="minorEastAsia" w:hAnsiTheme="minorHAnsi" w:cstheme="minorBidi"/>
            <w:kern w:val="2"/>
            <w:sz w:val="21"/>
            <w:szCs w:val="22"/>
            <w:lang w:val="en-US" w:eastAsia="zh-CN"/>
          </w:rPr>
          <w:tab/>
        </w:r>
        <w:r w:rsidR="008E42F4" w:rsidRPr="00C81D57">
          <w:rPr>
            <w:rStyle w:val="Hyperlink"/>
            <w:rFonts w:eastAsia="Times New Roman"/>
            <w:b/>
          </w:rPr>
          <w:t>Scope</w:t>
        </w:r>
        <w:r w:rsidR="008E42F4">
          <w:rPr>
            <w:webHidden/>
          </w:rPr>
          <w:tab/>
        </w:r>
        <w:r w:rsidR="008E42F4">
          <w:rPr>
            <w:webHidden/>
          </w:rPr>
          <w:fldChar w:fldCharType="begin"/>
        </w:r>
        <w:r w:rsidR="008E42F4">
          <w:rPr>
            <w:webHidden/>
          </w:rPr>
          <w:instrText xml:space="preserve"> PAGEREF _Toc130319466 \h </w:instrText>
        </w:r>
        <w:r w:rsidR="008E42F4">
          <w:rPr>
            <w:webHidden/>
          </w:rPr>
        </w:r>
        <w:r w:rsidR="008E42F4">
          <w:rPr>
            <w:webHidden/>
          </w:rPr>
          <w:fldChar w:fldCharType="separate"/>
        </w:r>
        <w:r w:rsidR="00723153">
          <w:rPr>
            <w:webHidden/>
          </w:rPr>
          <w:t>1</w:t>
        </w:r>
        <w:r w:rsidR="008E42F4">
          <w:rPr>
            <w:webHidden/>
          </w:rPr>
          <w:fldChar w:fldCharType="end"/>
        </w:r>
      </w:hyperlink>
    </w:p>
    <w:p w14:paraId="521BE767" w14:textId="60C00D50" w:rsidR="008E42F4" w:rsidRDefault="00166496">
      <w:pPr>
        <w:pStyle w:val="TOC1"/>
        <w:rPr>
          <w:rFonts w:asciiTheme="minorHAnsi" w:eastAsiaTheme="minorEastAsia" w:hAnsiTheme="minorHAnsi" w:cstheme="minorBidi"/>
          <w:kern w:val="2"/>
          <w:sz w:val="21"/>
          <w:szCs w:val="22"/>
          <w:lang w:val="en-US" w:eastAsia="zh-CN"/>
        </w:rPr>
      </w:pPr>
      <w:hyperlink w:anchor="_Toc130319467" w:history="1">
        <w:r w:rsidR="008E42F4" w:rsidRPr="00C81D57">
          <w:rPr>
            <w:rStyle w:val="Hyperlink"/>
            <w:rFonts w:eastAsia="Times New Roman"/>
            <w:b/>
          </w:rPr>
          <w:t>2.</w:t>
        </w:r>
        <w:r w:rsidR="008E42F4">
          <w:rPr>
            <w:rFonts w:asciiTheme="minorHAnsi" w:eastAsiaTheme="minorEastAsia" w:hAnsiTheme="minorHAnsi" w:cstheme="minorBidi"/>
            <w:kern w:val="2"/>
            <w:sz w:val="21"/>
            <w:szCs w:val="22"/>
            <w:lang w:val="en-US" w:eastAsia="zh-CN"/>
          </w:rPr>
          <w:tab/>
        </w:r>
        <w:r w:rsidR="008E42F4" w:rsidRPr="00C81D57">
          <w:rPr>
            <w:rStyle w:val="Hyperlink"/>
            <w:rFonts w:eastAsia="Times New Roman"/>
            <w:b/>
          </w:rPr>
          <w:t>References</w:t>
        </w:r>
        <w:r w:rsidR="008E42F4">
          <w:rPr>
            <w:webHidden/>
          </w:rPr>
          <w:tab/>
        </w:r>
        <w:r w:rsidR="008E42F4">
          <w:rPr>
            <w:webHidden/>
          </w:rPr>
          <w:fldChar w:fldCharType="begin"/>
        </w:r>
        <w:r w:rsidR="008E42F4">
          <w:rPr>
            <w:webHidden/>
          </w:rPr>
          <w:instrText xml:space="preserve"> PAGEREF _Toc130319467 \h </w:instrText>
        </w:r>
        <w:r w:rsidR="008E42F4">
          <w:rPr>
            <w:webHidden/>
          </w:rPr>
        </w:r>
        <w:r w:rsidR="008E42F4">
          <w:rPr>
            <w:webHidden/>
          </w:rPr>
          <w:fldChar w:fldCharType="separate"/>
        </w:r>
        <w:r w:rsidR="00723153">
          <w:rPr>
            <w:webHidden/>
          </w:rPr>
          <w:t>1</w:t>
        </w:r>
        <w:r w:rsidR="008E42F4">
          <w:rPr>
            <w:webHidden/>
          </w:rPr>
          <w:fldChar w:fldCharType="end"/>
        </w:r>
      </w:hyperlink>
    </w:p>
    <w:p w14:paraId="13894B30" w14:textId="12AC3F4C" w:rsidR="008E42F4" w:rsidRDefault="00166496">
      <w:pPr>
        <w:pStyle w:val="TOC1"/>
        <w:rPr>
          <w:rFonts w:asciiTheme="minorHAnsi" w:eastAsiaTheme="minorEastAsia" w:hAnsiTheme="minorHAnsi" w:cstheme="minorBidi"/>
          <w:kern w:val="2"/>
          <w:sz w:val="21"/>
          <w:szCs w:val="22"/>
          <w:lang w:val="en-US" w:eastAsia="zh-CN"/>
        </w:rPr>
      </w:pPr>
      <w:hyperlink w:anchor="_Toc130319468" w:history="1">
        <w:r w:rsidR="008E42F4" w:rsidRPr="00C81D57">
          <w:rPr>
            <w:rStyle w:val="Hyperlink"/>
            <w:rFonts w:eastAsia="Times New Roman"/>
            <w:b/>
          </w:rPr>
          <w:t>3.</w:t>
        </w:r>
        <w:r w:rsidR="008E42F4">
          <w:rPr>
            <w:rFonts w:asciiTheme="minorHAnsi" w:eastAsiaTheme="minorEastAsia" w:hAnsiTheme="minorHAnsi" w:cstheme="minorBidi"/>
            <w:kern w:val="2"/>
            <w:sz w:val="21"/>
            <w:szCs w:val="22"/>
            <w:lang w:val="en-US" w:eastAsia="zh-CN"/>
          </w:rPr>
          <w:tab/>
        </w:r>
        <w:r w:rsidR="008E42F4" w:rsidRPr="00C81D57">
          <w:rPr>
            <w:rStyle w:val="Hyperlink"/>
            <w:rFonts w:eastAsia="Times New Roman"/>
            <w:b/>
          </w:rPr>
          <w:t>Definitions</w:t>
        </w:r>
        <w:r w:rsidR="008E42F4">
          <w:rPr>
            <w:webHidden/>
          </w:rPr>
          <w:tab/>
        </w:r>
        <w:r w:rsidR="008E42F4">
          <w:rPr>
            <w:webHidden/>
          </w:rPr>
          <w:fldChar w:fldCharType="begin"/>
        </w:r>
        <w:r w:rsidR="008E42F4">
          <w:rPr>
            <w:webHidden/>
          </w:rPr>
          <w:instrText xml:space="preserve"> PAGEREF _Toc130319468 \h </w:instrText>
        </w:r>
        <w:r w:rsidR="008E42F4">
          <w:rPr>
            <w:webHidden/>
          </w:rPr>
        </w:r>
        <w:r w:rsidR="008E42F4">
          <w:rPr>
            <w:webHidden/>
          </w:rPr>
          <w:fldChar w:fldCharType="separate"/>
        </w:r>
        <w:r w:rsidR="00723153">
          <w:rPr>
            <w:webHidden/>
          </w:rPr>
          <w:t>1</w:t>
        </w:r>
        <w:r w:rsidR="008E42F4">
          <w:rPr>
            <w:webHidden/>
          </w:rPr>
          <w:fldChar w:fldCharType="end"/>
        </w:r>
      </w:hyperlink>
    </w:p>
    <w:p w14:paraId="15163214" w14:textId="4A48E07C" w:rsidR="008E42F4" w:rsidRDefault="00166496">
      <w:pPr>
        <w:pStyle w:val="TOC2"/>
        <w:rPr>
          <w:rFonts w:asciiTheme="minorHAnsi" w:eastAsiaTheme="minorEastAsia" w:hAnsiTheme="minorHAnsi" w:cstheme="minorBidi"/>
          <w:kern w:val="2"/>
          <w:sz w:val="21"/>
          <w:szCs w:val="22"/>
          <w:lang w:val="en-US" w:eastAsia="zh-CN"/>
        </w:rPr>
      </w:pPr>
      <w:hyperlink w:anchor="_Toc130319469" w:history="1">
        <w:r w:rsidR="008E42F4" w:rsidRPr="00C81D57">
          <w:rPr>
            <w:rStyle w:val="Hyperlink"/>
            <w:lang w:val="en-US" w:eastAsia="zh-CN"/>
          </w:rPr>
          <w:t>3.1 Terms defined elsewhere</w:t>
        </w:r>
        <w:r w:rsidR="008E42F4">
          <w:rPr>
            <w:webHidden/>
          </w:rPr>
          <w:tab/>
        </w:r>
        <w:r w:rsidR="008E42F4">
          <w:rPr>
            <w:webHidden/>
          </w:rPr>
          <w:fldChar w:fldCharType="begin"/>
        </w:r>
        <w:r w:rsidR="008E42F4">
          <w:rPr>
            <w:webHidden/>
          </w:rPr>
          <w:instrText xml:space="preserve"> PAGEREF _Toc130319469 \h </w:instrText>
        </w:r>
        <w:r w:rsidR="008E42F4">
          <w:rPr>
            <w:webHidden/>
          </w:rPr>
        </w:r>
        <w:r w:rsidR="008E42F4">
          <w:rPr>
            <w:webHidden/>
          </w:rPr>
          <w:fldChar w:fldCharType="separate"/>
        </w:r>
        <w:r w:rsidR="00723153">
          <w:rPr>
            <w:webHidden/>
          </w:rPr>
          <w:t>1</w:t>
        </w:r>
        <w:r w:rsidR="008E42F4">
          <w:rPr>
            <w:webHidden/>
          </w:rPr>
          <w:fldChar w:fldCharType="end"/>
        </w:r>
      </w:hyperlink>
    </w:p>
    <w:p w14:paraId="0F8BE13E" w14:textId="4A2F09A6" w:rsidR="008E42F4" w:rsidRDefault="00166496">
      <w:pPr>
        <w:pStyle w:val="TOC2"/>
        <w:rPr>
          <w:rFonts w:asciiTheme="minorHAnsi" w:eastAsiaTheme="minorEastAsia" w:hAnsiTheme="minorHAnsi" w:cstheme="minorBidi"/>
          <w:kern w:val="2"/>
          <w:sz w:val="21"/>
          <w:szCs w:val="22"/>
          <w:lang w:val="en-US" w:eastAsia="zh-CN"/>
        </w:rPr>
      </w:pPr>
      <w:hyperlink w:anchor="_Toc130319470" w:history="1">
        <w:r w:rsidR="008E42F4" w:rsidRPr="00C81D57">
          <w:rPr>
            <w:rStyle w:val="Hyperlink"/>
            <w:lang w:val="en-US" w:eastAsia="zh-CN"/>
          </w:rPr>
          <w:t>3.2 Terms defined in this Recommendation</w:t>
        </w:r>
        <w:r w:rsidR="008E42F4">
          <w:rPr>
            <w:webHidden/>
          </w:rPr>
          <w:tab/>
        </w:r>
        <w:r w:rsidR="008E42F4">
          <w:rPr>
            <w:webHidden/>
          </w:rPr>
          <w:fldChar w:fldCharType="begin"/>
        </w:r>
        <w:r w:rsidR="008E42F4">
          <w:rPr>
            <w:webHidden/>
          </w:rPr>
          <w:instrText xml:space="preserve"> PAGEREF _Toc130319470 \h </w:instrText>
        </w:r>
        <w:r w:rsidR="008E42F4">
          <w:rPr>
            <w:webHidden/>
          </w:rPr>
        </w:r>
        <w:r w:rsidR="008E42F4">
          <w:rPr>
            <w:webHidden/>
          </w:rPr>
          <w:fldChar w:fldCharType="separate"/>
        </w:r>
        <w:r w:rsidR="00723153">
          <w:rPr>
            <w:webHidden/>
          </w:rPr>
          <w:t>2</w:t>
        </w:r>
        <w:r w:rsidR="008E42F4">
          <w:rPr>
            <w:webHidden/>
          </w:rPr>
          <w:fldChar w:fldCharType="end"/>
        </w:r>
      </w:hyperlink>
    </w:p>
    <w:p w14:paraId="044CAEF1" w14:textId="63BC289C" w:rsidR="008E42F4" w:rsidRDefault="00166496">
      <w:pPr>
        <w:pStyle w:val="TOC1"/>
        <w:rPr>
          <w:rFonts w:asciiTheme="minorHAnsi" w:eastAsiaTheme="minorEastAsia" w:hAnsiTheme="minorHAnsi" w:cstheme="minorBidi"/>
          <w:kern w:val="2"/>
          <w:sz w:val="21"/>
          <w:szCs w:val="22"/>
          <w:lang w:val="en-US" w:eastAsia="zh-CN"/>
        </w:rPr>
      </w:pPr>
      <w:hyperlink w:anchor="_Toc130319471" w:history="1">
        <w:r w:rsidR="008E42F4" w:rsidRPr="00C81D57">
          <w:rPr>
            <w:rStyle w:val="Hyperlink"/>
            <w:rFonts w:eastAsia="Times New Roman"/>
            <w:b/>
          </w:rPr>
          <w:t>4.</w:t>
        </w:r>
        <w:r w:rsidR="008E42F4">
          <w:rPr>
            <w:rFonts w:asciiTheme="minorHAnsi" w:eastAsiaTheme="minorEastAsia" w:hAnsiTheme="minorHAnsi" w:cstheme="minorBidi"/>
            <w:kern w:val="2"/>
            <w:sz w:val="21"/>
            <w:szCs w:val="22"/>
            <w:lang w:val="en-US" w:eastAsia="zh-CN"/>
          </w:rPr>
          <w:tab/>
        </w:r>
        <w:r w:rsidR="008E42F4" w:rsidRPr="00C81D57">
          <w:rPr>
            <w:rStyle w:val="Hyperlink"/>
            <w:rFonts w:eastAsia="Times New Roman"/>
            <w:b/>
          </w:rPr>
          <w:t>Abbreviations and acronyms</w:t>
        </w:r>
        <w:r w:rsidR="008E42F4">
          <w:rPr>
            <w:webHidden/>
          </w:rPr>
          <w:tab/>
        </w:r>
        <w:r w:rsidR="008E42F4">
          <w:rPr>
            <w:webHidden/>
          </w:rPr>
          <w:fldChar w:fldCharType="begin"/>
        </w:r>
        <w:r w:rsidR="008E42F4">
          <w:rPr>
            <w:webHidden/>
          </w:rPr>
          <w:instrText xml:space="preserve"> PAGEREF _Toc130319471 \h </w:instrText>
        </w:r>
        <w:r w:rsidR="008E42F4">
          <w:rPr>
            <w:webHidden/>
          </w:rPr>
        </w:r>
        <w:r w:rsidR="008E42F4">
          <w:rPr>
            <w:webHidden/>
          </w:rPr>
          <w:fldChar w:fldCharType="separate"/>
        </w:r>
        <w:r w:rsidR="00723153">
          <w:rPr>
            <w:webHidden/>
          </w:rPr>
          <w:t>2</w:t>
        </w:r>
        <w:r w:rsidR="008E42F4">
          <w:rPr>
            <w:webHidden/>
          </w:rPr>
          <w:fldChar w:fldCharType="end"/>
        </w:r>
      </w:hyperlink>
    </w:p>
    <w:p w14:paraId="0CDFF57F" w14:textId="25D57923" w:rsidR="008E42F4" w:rsidRDefault="00166496">
      <w:pPr>
        <w:pStyle w:val="TOC1"/>
        <w:rPr>
          <w:rFonts w:asciiTheme="minorHAnsi" w:eastAsiaTheme="minorEastAsia" w:hAnsiTheme="minorHAnsi" w:cstheme="minorBidi"/>
          <w:kern w:val="2"/>
          <w:sz w:val="21"/>
          <w:szCs w:val="22"/>
          <w:lang w:val="en-US" w:eastAsia="zh-CN"/>
        </w:rPr>
      </w:pPr>
      <w:hyperlink w:anchor="_Toc130319472" w:history="1">
        <w:r w:rsidR="008E42F4" w:rsidRPr="00C81D57">
          <w:rPr>
            <w:rStyle w:val="Hyperlink"/>
            <w:rFonts w:eastAsia="Times New Roman"/>
            <w:b/>
          </w:rPr>
          <w:t>5.</w:t>
        </w:r>
        <w:r w:rsidR="008E42F4">
          <w:rPr>
            <w:rFonts w:asciiTheme="minorHAnsi" w:eastAsiaTheme="minorEastAsia" w:hAnsiTheme="minorHAnsi" w:cstheme="minorBidi"/>
            <w:kern w:val="2"/>
            <w:sz w:val="21"/>
            <w:szCs w:val="22"/>
            <w:lang w:val="en-US" w:eastAsia="zh-CN"/>
          </w:rPr>
          <w:tab/>
        </w:r>
        <w:r w:rsidR="008E42F4" w:rsidRPr="00C81D57">
          <w:rPr>
            <w:rStyle w:val="Hyperlink"/>
            <w:rFonts w:eastAsia="Times New Roman"/>
            <w:b/>
          </w:rPr>
          <w:t>Conventions</w:t>
        </w:r>
        <w:r w:rsidR="008E42F4">
          <w:rPr>
            <w:webHidden/>
          </w:rPr>
          <w:tab/>
        </w:r>
        <w:r w:rsidR="008E42F4">
          <w:rPr>
            <w:webHidden/>
          </w:rPr>
          <w:fldChar w:fldCharType="begin"/>
        </w:r>
        <w:r w:rsidR="008E42F4">
          <w:rPr>
            <w:webHidden/>
          </w:rPr>
          <w:instrText xml:space="preserve"> PAGEREF _Toc130319472 \h </w:instrText>
        </w:r>
        <w:r w:rsidR="008E42F4">
          <w:rPr>
            <w:webHidden/>
          </w:rPr>
        </w:r>
        <w:r w:rsidR="008E42F4">
          <w:rPr>
            <w:webHidden/>
          </w:rPr>
          <w:fldChar w:fldCharType="separate"/>
        </w:r>
        <w:r w:rsidR="00723153">
          <w:rPr>
            <w:webHidden/>
          </w:rPr>
          <w:t>2</w:t>
        </w:r>
        <w:r w:rsidR="008E42F4">
          <w:rPr>
            <w:webHidden/>
          </w:rPr>
          <w:fldChar w:fldCharType="end"/>
        </w:r>
      </w:hyperlink>
    </w:p>
    <w:p w14:paraId="06D9C77B" w14:textId="51E80C0C" w:rsidR="008E42F4" w:rsidRDefault="00166496">
      <w:pPr>
        <w:pStyle w:val="TOC1"/>
        <w:rPr>
          <w:rFonts w:asciiTheme="minorHAnsi" w:eastAsiaTheme="minorEastAsia" w:hAnsiTheme="minorHAnsi" w:cstheme="minorBidi"/>
          <w:kern w:val="2"/>
          <w:sz w:val="21"/>
          <w:szCs w:val="22"/>
          <w:lang w:val="en-US" w:eastAsia="zh-CN"/>
        </w:rPr>
      </w:pPr>
      <w:hyperlink w:anchor="_Toc130319473" w:history="1">
        <w:r w:rsidR="008E42F4" w:rsidRPr="00C81D57">
          <w:rPr>
            <w:rStyle w:val="Hyperlink"/>
            <w:lang w:val="en-US" w:eastAsia="zh-CN"/>
          </w:rPr>
          <w:t>6.</w:t>
        </w:r>
        <w:r w:rsidR="008E42F4">
          <w:rPr>
            <w:rFonts w:asciiTheme="minorHAnsi" w:eastAsiaTheme="minorEastAsia" w:hAnsiTheme="minorHAnsi" w:cstheme="minorBidi"/>
            <w:kern w:val="2"/>
            <w:sz w:val="21"/>
            <w:szCs w:val="22"/>
            <w:lang w:val="en-US" w:eastAsia="zh-CN"/>
          </w:rPr>
          <w:tab/>
        </w:r>
        <w:r w:rsidR="008E42F4" w:rsidRPr="00C81D57">
          <w:rPr>
            <w:rStyle w:val="Hyperlink"/>
            <w:b/>
            <w:lang w:eastAsia="zh-CN"/>
          </w:rPr>
          <w:t>Introduction</w:t>
        </w:r>
        <w:r w:rsidR="008E42F4">
          <w:rPr>
            <w:webHidden/>
          </w:rPr>
          <w:tab/>
        </w:r>
        <w:r w:rsidR="008E42F4">
          <w:rPr>
            <w:webHidden/>
          </w:rPr>
          <w:fldChar w:fldCharType="begin"/>
        </w:r>
        <w:r w:rsidR="008E42F4">
          <w:rPr>
            <w:webHidden/>
          </w:rPr>
          <w:instrText xml:space="preserve"> PAGEREF _Toc130319473 \h </w:instrText>
        </w:r>
        <w:r w:rsidR="008E42F4">
          <w:rPr>
            <w:webHidden/>
          </w:rPr>
        </w:r>
        <w:r w:rsidR="008E42F4">
          <w:rPr>
            <w:webHidden/>
          </w:rPr>
          <w:fldChar w:fldCharType="separate"/>
        </w:r>
        <w:r w:rsidR="00723153">
          <w:rPr>
            <w:webHidden/>
          </w:rPr>
          <w:t>2</w:t>
        </w:r>
        <w:r w:rsidR="008E42F4">
          <w:rPr>
            <w:webHidden/>
          </w:rPr>
          <w:fldChar w:fldCharType="end"/>
        </w:r>
      </w:hyperlink>
    </w:p>
    <w:p w14:paraId="6BC671F4" w14:textId="287B7852" w:rsidR="008E42F4" w:rsidRDefault="00166496">
      <w:pPr>
        <w:pStyle w:val="TOC1"/>
        <w:rPr>
          <w:rFonts w:asciiTheme="minorHAnsi" w:eastAsiaTheme="minorEastAsia" w:hAnsiTheme="minorHAnsi" w:cstheme="minorBidi"/>
          <w:kern w:val="2"/>
          <w:sz w:val="21"/>
          <w:szCs w:val="22"/>
          <w:lang w:val="en-US" w:eastAsia="zh-CN"/>
        </w:rPr>
      </w:pPr>
      <w:hyperlink w:anchor="_Toc130319474" w:history="1">
        <w:r w:rsidR="008E42F4" w:rsidRPr="00C81D57">
          <w:rPr>
            <w:rStyle w:val="Hyperlink"/>
            <w:b/>
            <w:lang w:val="en-US" w:eastAsia="zh-CN"/>
          </w:rPr>
          <w:t>7.</w:t>
        </w:r>
        <w:r w:rsidR="008E42F4">
          <w:rPr>
            <w:rFonts w:asciiTheme="minorHAnsi" w:eastAsiaTheme="minorEastAsia" w:hAnsiTheme="minorHAnsi" w:cstheme="minorBidi"/>
            <w:kern w:val="2"/>
            <w:sz w:val="21"/>
            <w:szCs w:val="22"/>
            <w:lang w:val="en-US" w:eastAsia="zh-CN"/>
          </w:rPr>
          <w:tab/>
        </w:r>
        <w:r w:rsidR="008E42F4" w:rsidRPr="00C81D57">
          <w:rPr>
            <w:rStyle w:val="Hyperlink"/>
            <w:b/>
            <w:lang w:eastAsia="zh-CN"/>
          </w:rPr>
          <w:t>Principle for effectiveness indicators identification</w:t>
        </w:r>
        <w:r w:rsidR="008E42F4">
          <w:rPr>
            <w:webHidden/>
          </w:rPr>
          <w:tab/>
        </w:r>
        <w:r w:rsidR="008E42F4">
          <w:rPr>
            <w:webHidden/>
          </w:rPr>
          <w:fldChar w:fldCharType="begin"/>
        </w:r>
        <w:r w:rsidR="008E42F4">
          <w:rPr>
            <w:webHidden/>
          </w:rPr>
          <w:instrText xml:space="preserve"> PAGEREF _Toc130319474 \h </w:instrText>
        </w:r>
        <w:r w:rsidR="008E42F4">
          <w:rPr>
            <w:webHidden/>
          </w:rPr>
        </w:r>
        <w:r w:rsidR="008E42F4">
          <w:rPr>
            <w:webHidden/>
          </w:rPr>
          <w:fldChar w:fldCharType="separate"/>
        </w:r>
        <w:r w:rsidR="00723153">
          <w:rPr>
            <w:webHidden/>
          </w:rPr>
          <w:t>3</w:t>
        </w:r>
        <w:r w:rsidR="008E42F4">
          <w:rPr>
            <w:webHidden/>
          </w:rPr>
          <w:fldChar w:fldCharType="end"/>
        </w:r>
      </w:hyperlink>
    </w:p>
    <w:p w14:paraId="370E874A" w14:textId="167DFA2F" w:rsidR="008E42F4" w:rsidRDefault="00166496">
      <w:pPr>
        <w:pStyle w:val="TOC1"/>
        <w:rPr>
          <w:rFonts w:asciiTheme="minorHAnsi" w:eastAsiaTheme="minorEastAsia" w:hAnsiTheme="minorHAnsi" w:cstheme="minorBidi"/>
          <w:kern w:val="2"/>
          <w:sz w:val="21"/>
          <w:szCs w:val="22"/>
          <w:lang w:val="en-US" w:eastAsia="zh-CN"/>
        </w:rPr>
      </w:pPr>
      <w:hyperlink w:anchor="_Toc130319475" w:history="1">
        <w:r w:rsidR="008E42F4" w:rsidRPr="00C81D57">
          <w:rPr>
            <w:rStyle w:val="Hyperlink"/>
            <w:b/>
            <w:lang w:eastAsia="zh-CN"/>
          </w:rPr>
          <w:t>8.</w:t>
        </w:r>
        <w:r w:rsidR="008E42F4">
          <w:rPr>
            <w:rFonts w:asciiTheme="minorHAnsi" w:eastAsiaTheme="minorEastAsia" w:hAnsiTheme="minorHAnsi" w:cstheme="minorBidi"/>
            <w:kern w:val="2"/>
            <w:sz w:val="21"/>
            <w:szCs w:val="22"/>
            <w:lang w:val="en-US" w:eastAsia="zh-CN"/>
          </w:rPr>
          <w:tab/>
        </w:r>
        <w:r w:rsidR="008E42F4" w:rsidRPr="00C81D57">
          <w:rPr>
            <w:rStyle w:val="Hyperlink"/>
            <w:b/>
            <w:lang w:eastAsia="zh-CN"/>
          </w:rPr>
          <w:t>Overview of effectiveness indicators decomposition</w:t>
        </w:r>
        <w:r w:rsidR="008E42F4">
          <w:rPr>
            <w:webHidden/>
          </w:rPr>
          <w:tab/>
        </w:r>
        <w:r w:rsidR="008E42F4">
          <w:rPr>
            <w:webHidden/>
          </w:rPr>
          <w:fldChar w:fldCharType="begin"/>
        </w:r>
        <w:r w:rsidR="008E42F4">
          <w:rPr>
            <w:webHidden/>
          </w:rPr>
          <w:instrText xml:space="preserve"> PAGEREF _Toc130319475 \h </w:instrText>
        </w:r>
        <w:r w:rsidR="008E42F4">
          <w:rPr>
            <w:webHidden/>
          </w:rPr>
        </w:r>
        <w:r w:rsidR="008E42F4">
          <w:rPr>
            <w:webHidden/>
          </w:rPr>
          <w:fldChar w:fldCharType="separate"/>
        </w:r>
        <w:r w:rsidR="00723153">
          <w:rPr>
            <w:webHidden/>
          </w:rPr>
          <w:t>3</w:t>
        </w:r>
        <w:r w:rsidR="008E42F4">
          <w:rPr>
            <w:webHidden/>
          </w:rPr>
          <w:fldChar w:fldCharType="end"/>
        </w:r>
      </w:hyperlink>
    </w:p>
    <w:p w14:paraId="43690038" w14:textId="0D849A26" w:rsidR="008E42F4" w:rsidRDefault="00166496">
      <w:pPr>
        <w:pStyle w:val="TOC1"/>
        <w:rPr>
          <w:rFonts w:asciiTheme="minorHAnsi" w:eastAsiaTheme="minorEastAsia" w:hAnsiTheme="minorHAnsi" w:cstheme="minorBidi"/>
          <w:kern w:val="2"/>
          <w:sz w:val="21"/>
          <w:szCs w:val="22"/>
          <w:lang w:val="en-US" w:eastAsia="zh-CN"/>
        </w:rPr>
      </w:pPr>
      <w:hyperlink w:anchor="_Toc130319476" w:history="1">
        <w:r w:rsidR="008E42F4" w:rsidRPr="00C81D57">
          <w:rPr>
            <w:rStyle w:val="Hyperlink"/>
            <w:b/>
            <w:lang w:eastAsia="zh-CN"/>
          </w:rPr>
          <w:t>9.</w:t>
        </w:r>
        <w:r w:rsidR="008E42F4">
          <w:rPr>
            <w:rFonts w:asciiTheme="minorHAnsi" w:eastAsiaTheme="minorEastAsia" w:hAnsiTheme="minorHAnsi" w:cstheme="minorBidi"/>
            <w:kern w:val="2"/>
            <w:sz w:val="21"/>
            <w:szCs w:val="22"/>
            <w:lang w:val="en-US" w:eastAsia="zh-CN"/>
          </w:rPr>
          <w:tab/>
        </w:r>
        <w:r w:rsidR="008E42F4" w:rsidRPr="00C81D57">
          <w:rPr>
            <w:rStyle w:val="Hyperlink"/>
            <w:b/>
            <w:lang w:eastAsia="zh-CN"/>
          </w:rPr>
          <w:t xml:space="preserve">Dimensions of effectiveness </w:t>
        </w:r>
        <w:r w:rsidR="008E42F4" w:rsidRPr="00C81D57">
          <w:rPr>
            <w:rStyle w:val="Hyperlink"/>
            <w:b/>
            <w:lang w:val="en-US" w:eastAsia="zh-CN"/>
          </w:rPr>
          <w:t>indicators</w:t>
        </w:r>
        <w:r w:rsidR="008E42F4">
          <w:rPr>
            <w:webHidden/>
          </w:rPr>
          <w:tab/>
        </w:r>
        <w:r w:rsidR="008E42F4">
          <w:rPr>
            <w:webHidden/>
          </w:rPr>
          <w:fldChar w:fldCharType="begin"/>
        </w:r>
        <w:r w:rsidR="008E42F4">
          <w:rPr>
            <w:webHidden/>
          </w:rPr>
          <w:instrText xml:space="preserve"> PAGEREF _Toc130319476 \h </w:instrText>
        </w:r>
        <w:r w:rsidR="008E42F4">
          <w:rPr>
            <w:webHidden/>
          </w:rPr>
        </w:r>
        <w:r w:rsidR="008E42F4">
          <w:rPr>
            <w:webHidden/>
          </w:rPr>
          <w:fldChar w:fldCharType="separate"/>
        </w:r>
        <w:r w:rsidR="00723153">
          <w:rPr>
            <w:webHidden/>
          </w:rPr>
          <w:t>4</w:t>
        </w:r>
        <w:r w:rsidR="008E42F4">
          <w:rPr>
            <w:webHidden/>
          </w:rPr>
          <w:fldChar w:fldCharType="end"/>
        </w:r>
      </w:hyperlink>
    </w:p>
    <w:p w14:paraId="2E3A321F" w14:textId="66741A9D" w:rsidR="008E42F4" w:rsidRDefault="00166496">
      <w:pPr>
        <w:pStyle w:val="TOC2"/>
        <w:rPr>
          <w:rFonts w:asciiTheme="minorHAnsi" w:eastAsiaTheme="minorEastAsia" w:hAnsiTheme="minorHAnsi" w:cstheme="minorBidi"/>
          <w:kern w:val="2"/>
          <w:sz w:val="21"/>
          <w:szCs w:val="22"/>
          <w:lang w:val="en-US" w:eastAsia="zh-CN"/>
        </w:rPr>
      </w:pPr>
      <w:hyperlink w:anchor="_Toc130319477" w:history="1">
        <w:r w:rsidR="008E42F4" w:rsidRPr="00C81D57">
          <w:rPr>
            <w:rStyle w:val="Hyperlink"/>
            <w:lang w:val="en-US" w:eastAsia="zh-CN"/>
          </w:rPr>
          <w:t>9.1</w:t>
        </w:r>
        <w:r w:rsidR="008E42F4" w:rsidRPr="00C81D57">
          <w:rPr>
            <w:rStyle w:val="Hyperlink"/>
          </w:rPr>
          <w:t xml:space="preserve"> Sub-dimensions of </w:t>
        </w:r>
        <w:r w:rsidR="008E42F4" w:rsidRPr="00C81D57">
          <w:rPr>
            <w:rStyle w:val="Hyperlink"/>
            <w:bCs/>
            <w:lang w:val="en-US"/>
          </w:rPr>
          <w:t>ultra-premium customer experience</w:t>
        </w:r>
        <w:r w:rsidR="008E42F4">
          <w:rPr>
            <w:webHidden/>
          </w:rPr>
          <w:tab/>
        </w:r>
        <w:r w:rsidR="008E42F4">
          <w:rPr>
            <w:webHidden/>
          </w:rPr>
          <w:fldChar w:fldCharType="begin"/>
        </w:r>
        <w:r w:rsidR="008E42F4">
          <w:rPr>
            <w:webHidden/>
          </w:rPr>
          <w:instrText xml:space="preserve"> PAGEREF _Toc130319477 \h </w:instrText>
        </w:r>
        <w:r w:rsidR="008E42F4">
          <w:rPr>
            <w:webHidden/>
          </w:rPr>
        </w:r>
        <w:r w:rsidR="008E42F4">
          <w:rPr>
            <w:webHidden/>
          </w:rPr>
          <w:fldChar w:fldCharType="separate"/>
        </w:r>
        <w:r w:rsidR="00723153">
          <w:rPr>
            <w:webHidden/>
          </w:rPr>
          <w:t>4</w:t>
        </w:r>
        <w:r w:rsidR="008E42F4">
          <w:rPr>
            <w:webHidden/>
          </w:rPr>
          <w:fldChar w:fldCharType="end"/>
        </w:r>
      </w:hyperlink>
    </w:p>
    <w:p w14:paraId="09A19792" w14:textId="5014F0BA" w:rsidR="008E42F4" w:rsidRDefault="00166496">
      <w:pPr>
        <w:pStyle w:val="TOC2"/>
        <w:rPr>
          <w:rFonts w:asciiTheme="minorHAnsi" w:eastAsiaTheme="minorEastAsia" w:hAnsiTheme="minorHAnsi" w:cstheme="minorBidi"/>
          <w:kern w:val="2"/>
          <w:sz w:val="21"/>
          <w:szCs w:val="22"/>
          <w:lang w:val="en-US" w:eastAsia="zh-CN"/>
        </w:rPr>
      </w:pPr>
      <w:hyperlink w:anchor="_Toc130319478" w:history="1">
        <w:r w:rsidR="008E42F4" w:rsidRPr="00C81D57">
          <w:rPr>
            <w:rStyle w:val="Hyperlink"/>
            <w:lang w:val="en-US" w:eastAsia="zh-CN"/>
          </w:rPr>
          <w:t xml:space="preserve">9.2 </w:t>
        </w:r>
        <w:r w:rsidR="008E42F4" w:rsidRPr="00C81D57">
          <w:rPr>
            <w:rStyle w:val="Hyperlink"/>
          </w:rPr>
          <w:t xml:space="preserve">Sub-dimensions of </w:t>
        </w:r>
        <w:r w:rsidR="008E42F4" w:rsidRPr="00C81D57">
          <w:rPr>
            <w:rStyle w:val="Hyperlink"/>
            <w:lang w:val="en-US" w:eastAsia="zh-CN"/>
          </w:rPr>
          <w:t>ultra-fast telecom services</w:t>
        </w:r>
        <w:r w:rsidR="008E42F4">
          <w:rPr>
            <w:webHidden/>
          </w:rPr>
          <w:tab/>
        </w:r>
        <w:r w:rsidR="008E42F4">
          <w:rPr>
            <w:webHidden/>
          </w:rPr>
          <w:fldChar w:fldCharType="begin"/>
        </w:r>
        <w:r w:rsidR="008E42F4">
          <w:rPr>
            <w:webHidden/>
          </w:rPr>
          <w:instrText xml:space="preserve"> PAGEREF _Toc130319478 \h </w:instrText>
        </w:r>
        <w:r w:rsidR="008E42F4">
          <w:rPr>
            <w:webHidden/>
          </w:rPr>
        </w:r>
        <w:r w:rsidR="008E42F4">
          <w:rPr>
            <w:webHidden/>
          </w:rPr>
          <w:fldChar w:fldCharType="separate"/>
        </w:r>
        <w:r w:rsidR="00723153">
          <w:rPr>
            <w:webHidden/>
          </w:rPr>
          <w:t>4</w:t>
        </w:r>
        <w:r w:rsidR="008E42F4">
          <w:rPr>
            <w:webHidden/>
          </w:rPr>
          <w:fldChar w:fldCharType="end"/>
        </w:r>
      </w:hyperlink>
    </w:p>
    <w:p w14:paraId="17407A62" w14:textId="033D4C02" w:rsidR="008E42F4" w:rsidRDefault="00166496">
      <w:pPr>
        <w:pStyle w:val="TOC2"/>
        <w:rPr>
          <w:rFonts w:asciiTheme="minorHAnsi" w:eastAsiaTheme="minorEastAsia" w:hAnsiTheme="minorHAnsi" w:cstheme="minorBidi"/>
          <w:kern w:val="2"/>
          <w:sz w:val="21"/>
          <w:szCs w:val="22"/>
          <w:lang w:val="en-US" w:eastAsia="zh-CN"/>
        </w:rPr>
      </w:pPr>
      <w:hyperlink w:anchor="_Toc130319479" w:history="1">
        <w:r w:rsidR="008E42F4" w:rsidRPr="00C81D57">
          <w:rPr>
            <w:rStyle w:val="Hyperlink"/>
            <w:lang w:val="en-US" w:eastAsia="zh-CN"/>
          </w:rPr>
          <w:t xml:space="preserve">9.3 </w:t>
        </w:r>
        <w:r w:rsidR="008E42F4" w:rsidRPr="00C81D57">
          <w:rPr>
            <w:rStyle w:val="Hyperlink"/>
          </w:rPr>
          <w:t xml:space="preserve">Sub-dimensions of </w:t>
        </w:r>
        <w:r w:rsidR="008E42F4" w:rsidRPr="00C81D57">
          <w:rPr>
            <w:rStyle w:val="Hyperlink"/>
            <w:lang w:val="en-US" w:eastAsia="zh-CN"/>
          </w:rPr>
          <w:t>ultra-intelligent cloud network operations</w:t>
        </w:r>
        <w:r w:rsidR="008E42F4">
          <w:rPr>
            <w:webHidden/>
          </w:rPr>
          <w:tab/>
        </w:r>
        <w:r w:rsidR="008E42F4">
          <w:rPr>
            <w:webHidden/>
          </w:rPr>
          <w:fldChar w:fldCharType="begin"/>
        </w:r>
        <w:r w:rsidR="008E42F4">
          <w:rPr>
            <w:webHidden/>
          </w:rPr>
          <w:instrText xml:space="preserve"> PAGEREF _Toc130319479 \h </w:instrText>
        </w:r>
        <w:r w:rsidR="008E42F4">
          <w:rPr>
            <w:webHidden/>
          </w:rPr>
        </w:r>
        <w:r w:rsidR="008E42F4">
          <w:rPr>
            <w:webHidden/>
          </w:rPr>
          <w:fldChar w:fldCharType="separate"/>
        </w:r>
        <w:r w:rsidR="00723153">
          <w:rPr>
            <w:webHidden/>
          </w:rPr>
          <w:t>4</w:t>
        </w:r>
        <w:r w:rsidR="008E42F4">
          <w:rPr>
            <w:webHidden/>
          </w:rPr>
          <w:fldChar w:fldCharType="end"/>
        </w:r>
      </w:hyperlink>
    </w:p>
    <w:p w14:paraId="1FA3B9E0" w14:textId="026D6119" w:rsidR="008E42F4" w:rsidRDefault="00166496">
      <w:pPr>
        <w:pStyle w:val="TOC1"/>
        <w:rPr>
          <w:rFonts w:asciiTheme="minorHAnsi" w:eastAsiaTheme="minorEastAsia" w:hAnsiTheme="minorHAnsi" w:cstheme="minorBidi"/>
          <w:kern w:val="2"/>
          <w:sz w:val="21"/>
          <w:szCs w:val="22"/>
          <w:lang w:val="en-US" w:eastAsia="zh-CN"/>
        </w:rPr>
      </w:pPr>
      <w:hyperlink w:anchor="_Toc130319480" w:history="1">
        <w:r w:rsidR="008E42F4" w:rsidRPr="00C81D57">
          <w:rPr>
            <w:rStyle w:val="Hyperlink"/>
            <w:b/>
            <w:lang w:eastAsia="zh-CN"/>
          </w:rPr>
          <w:t>10.</w:t>
        </w:r>
        <w:r w:rsidR="008E42F4">
          <w:rPr>
            <w:rFonts w:asciiTheme="minorHAnsi" w:eastAsiaTheme="minorEastAsia" w:hAnsiTheme="minorHAnsi" w:cstheme="minorBidi"/>
            <w:kern w:val="2"/>
            <w:sz w:val="21"/>
            <w:szCs w:val="22"/>
            <w:lang w:val="en-US" w:eastAsia="zh-CN"/>
          </w:rPr>
          <w:tab/>
        </w:r>
        <w:r w:rsidR="008E42F4" w:rsidRPr="00C81D57">
          <w:rPr>
            <w:rStyle w:val="Hyperlink"/>
            <w:b/>
            <w:lang w:eastAsia="zh-CN"/>
          </w:rPr>
          <w:t>Method of effectiveness indicators evaluation</w:t>
        </w:r>
        <w:r w:rsidR="008E42F4">
          <w:rPr>
            <w:webHidden/>
          </w:rPr>
          <w:tab/>
        </w:r>
        <w:r w:rsidR="008E42F4">
          <w:rPr>
            <w:webHidden/>
          </w:rPr>
          <w:fldChar w:fldCharType="begin"/>
        </w:r>
        <w:r w:rsidR="008E42F4">
          <w:rPr>
            <w:webHidden/>
          </w:rPr>
          <w:instrText xml:space="preserve"> PAGEREF _Toc130319480 \h </w:instrText>
        </w:r>
        <w:r w:rsidR="008E42F4">
          <w:rPr>
            <w:webHidden/>
          </w:rPr>
        </w:r>
        <w:r w:rsidR="008E42F4">
          <w:rPr>
            <w:webHidden/>
          </w:rPr>
          <w:fldChar w:fldCharType="separate"/>
        </w:r>
        <w:r w:rsidR="00723153">
          <w:rPr>
            <w:webHidden/>
          </w:rPr>
          <w:t>5</w:t>
        </w:r>
        <w:r w:rsidR="008E42F4">
          <w:rPr>
            <w:webHidden/>
          </w:rPr>
          <w:fldChar w:fldCharType="end"/>
        </w:r>
      </w:hyperlink>
    </w:p>
    <w:p w14:paraId="671E89A9" w14:textId="7D313248" w:rsidR="008E42F4" w:rsidRDefault="00166496" w:rsidP="008E42F4">
      <w:pPr>
        <w:pStyle w:val="TOC1"/>
        <w:tabs>
          <w:tab w:val="clear" w:pos="964"/>
        </w:tabs>
        <w:rPr>
          <w:rFonts w:asciiTheme="minorHAnsi" w:eastAsiaTheme="minorEastAsia" w:hAnsiTheme="minorHAnsi" w:cstheme="minorBidi"/>
          <w:kern w:val="2"/>
          <w:sz w:val="21"/>
          <w:szCs w:val="22"/>
          <w:lang w:val="en-US" w:eastAsia="zh-CN"/>
        </w:rPr>
      </w:pPr>
      <w:hyperlink w:anchor="_Toc130319481" w:history="1">
        <w:r w:rsidR="008E42F4" w:rsidRPr="00C81D57">
          <w:rPr>
            <w:rStyle w:val="Hyperlink"/>
            <w:b/>
            <w:bCs/>
          </w:rPr>
          <w:t xml:space="preserve">Annex </w:t>
        </w:r>
        <w:r w:rsidR="008E42F4" w:rsidRPr="00C81D57">
          <w:rPr>
            <w:rStyle w:val="Hyperlink"/>
            <w:b/>
            <w:bCs/>
            <w:lang w:eastAsia="zh-CN"/>
          </w:rPr>
          <w:t>A</w:t>
        </w:r>
        <w:r w:rsidR="008E42F4">
          <w:rPr>
            <w:webHidden/>
          </w:rPr>
          <w:tab/>
        </w:r>
        <w:r w:rsidR="008E42F4">
          <w:rPr>
            <w:webHidden/>
          </w:rPr>
          <w:fldChar w:fldCharType="begin"/>
        </w:r>
        <w:r w:rsidR="008E42F4">
          <w:rPr>
            <w:webHidden/>
          </w:rPr>
          <w:instrText xml:space="preserve"> PAGEREF _Toc130319481 \h </w:instrText>
        </w:r>
        <w:r w:rsidR="008E42F4">
          <w:rPr>
            <w:webHidden/>
          </w:rPr>
        </w:r>
        <w:r w:rsidR="008E42F4">
          <w:rPr>
            <w:webHidden/>
          </w:rPr>
          <w:fldChar w:fldCharType="separate"/>
        </w:r>
        <w:r w:rsidR="00723153">
          <w:rPr>
            <w:webHidden/>
          </w:rPr>
          <w:t>6</w:t>
        </w:r>
        <w:r w:rsidR="008E42F4">
          <w:rPr>
            <w:webHidden/>
          </w:rPr>
          <w:fldChar w:fldCharType="end"/>
        </w:r>
      </w:hyperlink>
    </w:p>
    <w:p w14:paraId="1993F695" w14:textId="09733801" w:rsidR="008E42F4" w:rsidRDefault="00166496">
      <w:pPr>
        <w:pStyle w:val="TOC1"/>
        <w:rPr>
          <w:rFonts w:asciiTheme="minorHAnsi" w:eastAsiaTheme="minorEastAsia" w:hAnsiTheme="minorHAnsi" w:cstheme="minorBidi"/>
          <w:kern w:val="2"/>
          <w:sz w:val="21"/>
          <w:szCs w:val="22"/>
          <w:lang w:val="en-US" w:eastAsia="zh-CN"/>
        </w:rPr>
      </w:pPr>
      <w:hyperlink w:anchor="_Toc130319482" w:history="1">
        <w:r w:rsidR="008E42F4" w:rsidRPr="00C81D57">
          <w:rPr>
            <w:rStyle w:val="Hyperlink"/>
          </w:rPr>
          <w:t xml:space="preserve">A.1 justification for proposed draft new Recommendation </w:t>
        </w:r>
        <w:r w:rsidR="008E42F4" w:rsidRPr="00EF76AF">
          <w:rPr>
            <w:rStyle w:val="Hyperlink"/>
            <w:rFonts w:ascii="Times New Roman Bold" w:eastAsia="SimSun" w:hAnsi="Times New Roman Bold"/>
            <w:lang w:val="en-US" w:eastAsia="zh-CN"/>
          </w:rPr>
          <w:t>M.eiil-AITOM</w:t>
        </w:r>
        <w:r w:rsidR="008E42F4">
          <w:rPr>
            <w:webHidden/>
          </w:rPr>
          <w:tab/>
        </w:r>
        <w:r w:rsidR="008E42F4">
          <w:rPr>
            <w:webHidden/>
          </w:rPr>
          <w:fldChar w:fldCharType="begin"/>
        </w:r>
        <w:r w:rsidR="008E42F4">
          <w:rPr>
            <w:webHidden/>
          </w:rPr>
          <w:instrText xml:space="preserve"> PAGEREF _Toc130319482 \h </w:instrText>
        </w:r>
        <w:r w:rsidR="008E42F4">
          <w:rPr>
            <w:webHidden/>
          </w:rPr>
        </w:r>
        <w:r w:rsidR="008E42F4">
          <w:rPr>
            <w:webHidden/>
          </w:rPr>
          <w:fldChar w:fldCharType="separate"/>
        </w:r>
        <w:r w:rsidR="00723153">
          <w:rPr>
            <w:webHidden/>
          </w:rPr>
          <w:t>7</w:t>
        </w:r>
        <w:r w:rsidR="008E42F4">
          <w:rPr>
            <w:webHidden/>
          </w:rPr>
          <w:fldChar w:fldCharType="end"/>
        </w:r>
      </w:hyperlink>
    </w:p>
    <w:p w14:paraId="5C6771F7" w14:textId="5FEABB18" w:rsidR="008E42F4" w:rsidRDefault="00166496">
      <w:pPr>
        <w:pStyle w:val="TOC1"/>
        <w:rPr>
          <w:rFonts w:asciiTheme="minorHAnsi" w:eastAsiaTheme="minorEastAsia" w:hAnsiTheme="minorHAnsi" w:cstheme="minorBidi"/>
          <w:kern w:val="2"/>
          <w:sz w:val="21"/>
          <w:szCs w:val="22"/>
          <w:lang w:val="en-US" w:eastAsia="zh-CN"/>
        </w:rPr>
      </w:pPr>
      <w:hyperlink w:anchor="_Toc130319483" w:history="1">
        <w:r w:rsidR="008E42F4" w:rsidRPr="00C81D57">
          <w:rPr>
            <w:rStyle w:val="Hyperlink"/>
            <w:rFonts w:eastAsia="DengXian"/>
            <w:b/>
          </w:rPr>
          <w:t>Bibliography</w:t>
        </w:r>
        <w:r w:rsidR="008E42F4">
          <w:rPr>
            <w:webHidden/>
          </w:rPr>
          <w:tab/>
        </w:r>
        <w:r w:rsidR="008E42F4">
          <w:rPr>
            <w:webHidden/>
          </w:rPr>
          <w:fldChar w:fldCharType="begin"/>
        </w:r>
        <w:r w:rsidR="008E42F4">
          <w:rPr>
            <w:webHidden/>
          </w:rPr>
          <w:instrText xml:space="preserve"> PAGEREF _Toc130319483 \h </w:instrText>
        </w:r>
        <w:r w:rsidR="008E42F4">
          <w:rPr>
            <w:webHidden/>
          </w:rPr>
        </w:r>
        <w:r w:rsidR="008E42F4">
          <w:rPr>
            <w:webHidden/>
          </w:rPr>
          <w:fldChar w:fldCharType="separate"/>
        </w:r>
        <w:r w:rsidR="00723153">
          <w:rPr>
            <w:webHidden/>
          </w:rPr>
          <w:t>9</w:t>
        </w:r>
        <w:r w:rsidR="008E42F4">
          <w:rPr>
            <w:webHidden/>
          </w:rPr>
          <w:fldChar w:fldCharType="end"/>
        </w:r>
      </w:hyperlink>
    </w:p>
    <w:p w14:paraId="4D69719D" w14:textId="77777777" w:rsidR="00916608" w:rsidRPr="00425245" w:rsidRDefault="00E723A5" w:rsidP="0065269D">
      <w:pPr>
        <w:jc w:val="both"/>
        <w:rPr>
          <w:b/>
          <w:bCs/>
          <w:lang w:val="zh-CN"/>
        </w:rPr>
        <w:sectPr w:rsidR="00916608" w:rsidRPr="00425245" w:rsidSect="00C42125">
          <w:pgSz w:w="11907" w:h="16840" w:code="9"/>
          <w:pgMar w:top="1134" w:right="1134" w:bottom="1134" w:left="1134" w:header="709" w:footer="709" w:gutter="0"/>
          <w:cols w:space="720"/>
          <w:titlePg/>
          <w:docGrid w:linePitch="360"/>
        </w:sectPr>
      </w:pPr>
      <w:r w:rsidRPr="00425245">
        <w:rPr>
          <w:b/>
          <w:bCs/>
          <w:lang w:val="zh-CN"/>
        </w:rPr>
        <w:fldChar w:fldCharType="end"/>
      </w:r>
    </w:p>
    <w:p w14:paraId="527BDB77" w14:textId="745B0ABE" w:rsidR="00E46B94" w:rsidRPr="00E84F62" w:rsidRDefault="00E46B94" w:rsidP="0065269D">
      <w:pPr>
        <w:pStyle w:val="NormalWeb"/>
        <w:keepNext/>
        <w:keepLines/>
        <w:tabs>
          <w:tab w:val="left" w:pos="794"/>
          <w:tab w:val="left" w:pos="1191"/>
          <w:tab w:val="left" w:pos="1588"/>
          <w:tab w:val="left" w:pos="1985"/>
        </w:tabs>
        <w:overflowPunct w:val="0"/>
        <w:autoSpaceDE w:val="0"/>
        <w:autoSpaceDN w:val="0"/>
        <w:adjustRightInd w:val="0"/>
        <w:spacing w:before="0" w:beforeAutospacing="0" w:after="160" w:afterAutospacing="0" w:line="256" w:lineRule="auto"/>
        <w:jc w:val="both"/>
        <w:rPr>
          <w:rFonts w:ascii="Times New Roman" w:hAnsi="Times New Roman" w:cs="Times New Roman"/>
          <w:b/>
          <w:sz w:val="28"/>
          <w:lang w:val="fr-CH"/>
        </w:rPr>
      </w:pPr>
      <w:r w:rsidRPr="00E84F62">
        <w:rPr>
          <w:rFonts w:ascii="Times New Roman" w:eastAsiaTheme="minorEastAsia" w:hAnsi="Times New Roman" w:cs="Times New Roman"/>
          <w:b/>
          <w:sz w:val="28"/>
          <w:lang w:val="fr-CH"/>
        </w:rPr>
        <w:lastRenderedPageBreak/>
        <w:t>Draf</w:t>
      </w:r>
      <w:r w:rsidR="00D325EA" w:rsidRPr="00E84F62">
        <w:rPr>
          <w:rFonts w:ascii="Times New Roman" w:eastAsiaTheme="minorEastAsia" w:hAnsi="Times New Roman" w:cs="Times New Roman"/>
          <w:b/>
          <w:sz w:val="28"/>
          <w:lang w:val="fr-CH"/>
        </w:rPr>
        <w:t>t</w:t>
      </w:r>
      <w:r w:rsidRPr="00E84F62">
        <w:rPr>
          <w:rFonts w:ascii="Times New Roman" w:eastAsiaTheme="minorEastAsia" w:hAnsi="Times New Roman" w:cs="Times New Roman"/>
          <w:b/>
          <w:sz w:val="28"/>
          <w:lang w:val="fr-CH"/>
        </w:rPr>
        <w:t xml:space="preserve"> </w:t>
      </w:r>
      <w:r w:rsidR="009600FB" w:rsidRPr="00E84F62">
        <w:rPr>
          <w:rFonts w:ascii="Times New Roman" w:eastAsiaTheme="minorEastAsia" w:hAnsi="Times New Roman" w:cs="Times New Roman"/>
          <w:b/>
          <w:sz w:val="28"/>
          <w:lang w:val="fr-CH"/>
        </w:rPr>
        <w:t xml:space="preserve">ITU-T </w:t>
      </w:r>
      <w:r w:rsidRPr="00E84F62">
        <w:rPr>
          <w:rFonts w:ascii="Times New Roman" w:eastAsiaTheme="minorEastAsia" w:hAnsi="Times New Roman" w:cs="Times New Roman"/>
          <w:b/>
          <w:sz w:val="28"/>
          <w:lang w:val="fr-CH"/>
        </w:rPr>
        <w:t>Recommendation</w:t>
      </w:r>
      <w:r w:rsidR="00D325EA" w:rsidRPr="00E84F62">
        <w:rPr>
          <w:rFonts w:ascii="Times New Roman" w:eastAsiaTheme="minorEastAsia" w:hAnsi="Times New Roman" w:cs="Times New Roman"/>
          <w:b/>
          <w:sz w:val="28"/>
          <w:lang w:val="fr-CH"/>
        </w:rPr>
        <w:t xml:space="preserve"> </w:t>
      </w:r>
      <w:proofErr w:type="spellStart"/>
      <w:proofErr w:type="gramStart"/>
      <w:r w:rsidR="00D325EA" w:rsidRPr="00E84F62">
        <w:rPr>
          <w:rFonts w:ascii="Times New Roman" w:eastAsiaTheme="minorEastAsia" w:hAnsi="Times New Roman" w:cs="Times New Roman"/>
          <w:b/>
          <w:sz w:val="28"/>
          <w:lang w:val="fr-CH"/>
        </w:rPr>
        <w:t>M.eiil</w:t>
      </w:r>
      <w:proofErr w:type="spellEnd"/>
      <w:proofErr w:type="gramEnd"/>
      <w:r w:rsidR="00D325EA" w:rsidRPr="00E84F62">
        <w:rPr>
          <w:rFonts w:ascii="Times New Roman" w:eastAsiaTheme="minorEastAsia" w:hAnsi="Times New Roman" w:cs="Times New Roman"/>
          <w:b/>
          <w:sz w:val="28"/>
          <w:lang w:val="fr-CH"/>
        </w:rPr>
        <w:t>-AITOM</w:t>
      </w:r>
      <w:del w:id="13" w:author="guo" w:date="2023-03-21T22:11:00Z">
        <w:r w:rsidR="00D325EA" w:rsidRPr="00E84F62" w:rsidDel="00723153">
          <w:rPr>
            <w:rFonts w:ascii="Times New Roman" w:eastAsiaTheme="minorEastAsia" w:hAnsi="Times New Roman" w:cs="Times New Roman"/>
            <w:b/>
            <w:sz w:val="28"/>
            <w:lang w:val="fr-CH"/>
          </w:rPr>
          <w:delText>:</w:delText>
        </w:r>
      </w:del>
      <w:r w:rsidR="00D325EA" w:rsidRPr="00E84F62">
        <w:rPr>
          <w:rFonts w:ascii="Times New Roman" w:eastAsiaTheme="minorEastAsia" w:hAnsi="Times New Roman" w:cs="Times New Roman"/>
          <w:b/>
          <w:sz w:val="28"/>
          <w:lang w:val="fr-CH"/>
        </w:rPr>
        <w:t xml:space="preserve"> </w:t>
      </w:r>
    </w:p>
    <w:p w14:paraId="6E144853" w14:textId="3C5FEEE7" w:rsidR="00E723A5" w:rsidRPr="00E84F62" w:rsidRDefault="00C64A05" w:rsidP="00E84F62">
      <w:pPr>
        <w:pStyle w:val="Rectitle"/>
        <w:rPr>
          <w:rFonts w:eastAsia="Times New Roman"/>
          <w:lang w:eastAsia="zh-CN"/>
        </w:rPr>
      </w:pPr>
      <w:r w:rsidRPr="00E84F62">
        <w:rPr>
          <w:rFonts w:eastAsia="Times New Roman"/>
          <w:lang w:eastAsia="zh-CN"/>
        </w:rPr>
        <w:t xml:space="preserve">Effectiveness indicators of intelligence level for </w:t>
      </w:r>
      <w:r w:rsidR="0007347D" w:rsidRPr="00E84F62">
        <w:rPr>
          <w:rFonts w:eastAsia="Times New Roman"/>
          <w:lang w:eastAsia="zh-CN"/>
        </w:rPr>
        <w:t xml:space="preserve">AI enhanced telecom operation and </w:t>
      </w:r>
      <w:proofErr w:type="gramStart"/>
      <w:r w:rsidR="0007347D" w:rsidRPr="00E84F62">
        <w:rPr>
          <w:rFonts w:eastAsia="Times New Roman"/>
          <w:lang w:eastAsia="zh-CN"/>
        </w:rPr>
        <w:t>management</w:t>
      </w:r>
      <w:proofErr w:type="gramEnd"/>
    </w:p>
    <w:p w14:paraId="73CFF66B" w14:textId="795CAC12" w:rsidR="0048307E" w:rsidRPr="00425245" w:rsidRDefault="000F2559" w:rsidP="0065269D">
      <w:pPr>
        <w:keepNext/>
        <w:keepLines/>
        <w:numPr>
          <w:ilvl w:val="0"/>
          <w:numId w:val="12"/>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bookmarkStart w:id="14" w:name="_Toc71273408"/>
      <w:bookmarkStart w:id="15" w:name="_Toc446335261"/>
      <w:bookmarkStart w:id="16" w:name="_Toc130319466"/>
      <w:bookmarkEnd w:id="14"/>
      <w:r w:rsidRPr="00425245">
        <w:rPr>
          <w:rFonts w:eastAsia="Times New Roman"/>
          <w:b/>
          <w:szCs w:val="20"/>
          <w:lang w:eastAsia="en-US"/>
        </w:rPr>
        <w:t>Scope</w:t>
      </w:r>
      <w:bookmarkEnd w:id="15"/>
      <w:bookmarkEnd w:id="16"/>
    </w:p>
    <w:p w14:paraId="4045ABDB" w14:textId="5E94EED5" w:rsidR="00806C4B" w:rsidRDefault="00677F04" w:rsidP="0065269D">
      <w:pPr>
        <w:jc w:val="both"/>
        <w:rPr>
          <w:lang w:eastAsia="zh-CN"/>
        </w:rPr>
      </w:pPr>
      <w:r w:rsidRPr="00677F04">
        <w:rPr>
          <w:lang w:eastAsia="zh-CN"/>
        </w:rPr>
        <w:t>This draft Recommendation provides the effectiveness evaluation of AI enhanced telecom operation and management</w:t>
      </w:r>
      <w:ins w:id="17" w:author="guo" w:date="2023-03-21T22:14:00Z">
        <w:r w:rsidR="00A319A7">
          <w:rPr>
            <w:lang w:eastAsia="zh-CN"/>
          </w:rPr>
          <w:t xml:space="preserve"> (AITOM)</w:t>
        </w:r>
      </w:ins>
      <w:r w:rsidRPr="00677F04">
        <w:rPr>
          <w:lang w:eastAsia="zh-CN"/>
        </w:rPr>
        <w:t xml:space="preserve">. It aims to evaluate effectiveness of </w:t>
      </w:r>
      <w:del w:id="18" w:author="guo" w:date="2023-03-21T22:16:00Z">
        <w:r w:rsidRPr="00677F04" w:rsidDel="00F80D61">
          <w:rPr>
            <w:lang w:eastAsia="zh-CN"/>
          </w:rPr>
          <w:delText>AI enhanced telecom operation and management</w:delText>
        </w:r>
      </w:del>
      <w:ins w:id="19" w:author="guo" w:date="2023-03-21T22:16:00Z">
        <w:r w:rsidR="00F80D61">
          <w:rPr>
            <w:lang w:eastAsia="zh-CN"/>
          </w:rPr>
          <w:t>AITOM</w:t>
        </w:r>
      </w:ins>
      <w:r w:rsidRPr="00677F04">
        <w:rPr>
          <w:lang w:eastAsia="zh-CN"/>
        </w:rPr>
        <w:t xml:space="preserve"> with </w:t>
      </w:r>
      <w:del w:id="20" w:author="guo" w:date="2023-03-21T22:17:00Z">
        <w:r w:rsidRPr="00677F04" w:rsidDel="00822E4E">
          <w:rPr>
            <w:lang w:eastAsia="zh-CN"/>
          </w:rPr>
          <w:delText xml:space="preserve">additional </w:delText>
        </w:r>
      </w:del>
      <w:r w:rsidRPr="00677F04">
        <w:rPr>
          <w:lang w:eastAsia="zh-CN"/>
        </w:rPr>
        <w:t>quantitative methods and be used as a guideline to provide more evaluation dimensions on the effects and benefits of applying AI in terms of operation optimisation, cost reduction, service fulfilments, customer experience upgrade, etc.</w:t>
      </w:r>
      <w:r w:rsidR="00806C4B">
        <w:rPr>
          <w:rFonts w:hint="eastAsia"/>
          <w:lang w:eastAsia="zh-CN"/>
        </w:rPr>
        <w:t xml:space="preserve"> </w:t>
      </w:r>
    </w:p>
    <w:p w14:paraId="3A6694EE" w14:textId="4BDED902" w:rsidR="00A6457C" w:rsidRPr="00425245" w:rsidRDefault="00A6457C" w:rsidP="0065269D">
      <w:pPr>
        <w:jc w:val="both"/>
        <w:rPr>
          <w:lang w:eastAsia="zh-CN"/>
        </w:rPr>
      </w:pPr>
      <w:r w:rsidRPr="00425245">
        <w:rPr>
          <w:rFonts w:eastAsia="Malgun Gothic"/>
        </w:rPr>
        <w:t>The scope is defined below:</w:t>
      </w:r>
    </w:p>
    <w:p w14:paraId="4F323BBB" w14:textId="77777777" w:rsidR="009B35BD" w:rsidRPr="00425245" w:rsidRDefault="009B35BD" w:rsidP="009B35BD">
      <w:pPr>
        <w:pStyle w:val="ListParagraph"/>
        <w:numPr>
          <w:ilvl w:val="0"/>
          <w:numId w:val="32"/>
        </w:numPr>
        <w:ind w:firstLineChars="0"/>
        <w:jc w:val="both"/>
        <w:rPr>
          <w:lang w:val="en-US" w:eastAsia="zh-CN"/>
        </w:rPr>
      </w:pPr>
      <w:bookmarkStart w:id="21" w:name="_Toc446335262"/>
      <w:r w:rsidRPr="00425245">
        <w:rPr>
          <w:lang w:val="en-US" w:eastAsia="zh-CN"/>
        </w:rPr>
        <w:t xml:space="preserve">Principle for effectiveness </w:t>
      </w:r>
      <w:r>
        <w:rPr>
          <w:lang w:val="en-US" w:eastAsia="zh-CN"/>
        </w:rPr>
        <w:t xml:space="preserve">indicators </w:t>
      </w:r>
      <w:r w:rsidRPr="00131534">
        <w:rPr>
          <w:lang w:val="en-US" w:eastAsia="zh-CN"/>
        </w:rPr>
        <w:t>identification</w:t>
      </w:r>
      <w:r>
        <w:rPr>
          <w:lang w:val="en-US" w:eastAsia="zh-CN"/>
        </w:rPr>
        <w:t xml:space="preserve"> </w:t>
      </w:r>
    </w:p>
    <w:p w14:paraId="552A55F7" w14:textId="77777777" w:rsidR="009B35BD" w:rsidRPr="00425245" w:rsidRDefault="009B35BD" w:rsidP="009B35BD">
      <w:pPr>
        <w:pStyle w:val="ListParagraph"/>
        <w:numPr>
          <w:ilvl w:val="0"/>
          <w:numId w:val="32"/>
        </w:numPr>
        <w:ind w:firstLineChars="0"/>
        <w:jc w:val="both"/>
        <w:rPr>
          <w:lang w:val="en-US" w:eastAsia="zh-CN"/>
        </w:rPr>
      </w:pPr>
      <w:r w:rsidRPr="00425245">
        <w:rPr>
          <w:lang w:eastAsia="zh-CN"/>
        </w:rPr>
        <w:t>Overview of effectiveness</w:t>
      </w:r>
      <w:r>
        <w:rPr>
          <w:lang w:eastAsia="zh-CN"/>
        </w:rPr>
        <w:t xml:space="preserve"> </w:t>
      </w:r>
      <w:r>
        <w:rPr>
          <w:lang w:val="en-US" w:eastAsia="zh-CN"/>
        </w:rPr>
        <w:t>indicators</w:t>
      </w:r>
      <w:r w:rsidRPr="00425245">
        <w:rPr>
          <w:lang w:eastAsia="zh-CN"/>
        </w:rPr>
        <w:t xml:space="preserve"> </w:t>
      </w:r>
      <w:r>
        <w:rPr>
          <w:lang w:eastAsia="zh-CN"/>
        </w:rPr>
        <w:t>decomposition</w:t>
      </w:r>
    </w:p>
    <w:p w14:paraId="5430C72F" w14:textId="77777777" w:rsidR="009B35BD" w:rsidRPr="00425245" w:rsidRDefault="009B35BD" w:rsidP="009B35BD">
      <w:pPr>
        <w:pStyle w:val="ListParagraph"/>
        <w:numPr>
          <w:ilvl w:val="0"/>
          <w:numId w:val="32"/>
        </w:numPr>
        <w:ind w:firstLineChars="0"/>
        <w:jc w:val="both"/>
        <w:rPr>
          <w:lang w:eastAsia="zh-CN"/>
        </w:rPr>
      </w:pPr>
      <w:r>
        <w:rPr>
          <w:lang w:eastAsia="zh-CN"/>
        </w:rPr>
        <w:t>Dimensions</w:t>
      </w:r>
      <w:r w:rsidRPr="00425245">
        <w:rPr>
          <w:lang w:eastAsia="zh-CN"/>
        </w:rPr>
        <w:t xml:space="preserve"> </w:t>
      </w:r>
      <w:r>
        <w:rPr>
          <w:lang w:eastAsia="zh-CN"/>
        </w:rPr>
        <w:t>of</w:t>
      </w:r>
      <w:r w:rsidRPr="00425245">
        <w:rPr>
          <w:lang w:eastAsia="zh-CN"/>
        </w:rPr>
        <w:t xml:space="preserve"> effectiveness </w:t>
      </w:r>
      <w:r>
        <w:rPr>
          <w:lang w:val="en-US" w:eastAsia="zh-CN"/>
        </w:rPr>
        <w:t>indicators</w:t>
      </w:r>
    </w:p>
    <w:p w14:paraId="6E5649D6" w14:textId="77777777" w:rsidR="009B35BD" w:rsidRPr="00425245" w:rsidRDefault="009B35BD" w:rsidP="009B35BD">
      <w:pPr>
        <w:pStyle w:val="ListParagraph"/>
        <w:numPr>
          <w:ilvl w:val="0"/>
          <w:numId w:val="32"/>
        </w:numPr>
        <w:ind w:firstLineChars="0"/>
        <w:jc w:val="both"/>
        <w:rPr>
          <w:lang w:val="en-US" w:eastAsia="zh-CN"/>
        </w:rPr>
      </w:pPr>
      <w:r w:rsidRPr="00425245">
        <w:rPr>
          <w:lang w:val="en-US" w:eastAsia="zh-CN"/>
        </w:rPr>
        <w:t xml:space="preserve">Method of effectiveness </w:t>
      </w:r>
      <w:r>
        <w:rPr>
          <w:lang w:val="en-US" w:eastAsia="zh-CN"/>
        </w:rPr>
        <w:t>indicators</w:t>
      </w:r>
      <w:r w:rsidRPr="00425245">
        <w:rPr>
          <w:lang w:val="en-US" w:eastAsia="zh-CN"/>
        </w:rPr>
        <w:t xml:space="preserve"> evaluation</w:t>
      </w:r>
    </w:p>
    <w:p w14:paraId="54A68531" w14:textId="2EFA9A41" w:rsidR="000F2559" w:rsidRPr="00425245" w:rsidRDefault="000F2559" w:rsidP="0065269D">
      <w:pPr>
        <w:keepNext/>
        <w:keepLines/>
        <w:numPr>
          <w:ilvl w:val="0"/>
          <w:numId w:val="12"/>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bookmarkStart w:id="22" w:name="_Toc130319467"/>
      <w:r w:rsidRPr="00425245">
        <w:rPr>
          <w:rFonts w:eastAsia="Times New Roman"/>
          <w:b/>
          <w:szCs w:val="20"/>
          <w:lang w:eastAsia="en-US"/>
        </w:rPr>
        <w:t>References</w:t>
      </w:r>
      <w:bookmarkEnd w:id="21"/>
      <w:bookmarkEnd w:id="22"/>
    </w:p>
    <w:p w14:paraId="0EAF3647" w14:textId="77777777" w:rsidR="00E723A5" w:rsidRPr="00425245" w:rsidRDefault="00E723A5" w:rsidP="0065269D">
      <w:pPr>
        <w:spacing w:after="160" w:line="259" w:lineRule="auto"/>
        <w:jc w:val="both"/>
        <w:rPr>
          <w:szCs w:val="20"/>
          <w:lang w:eastAsia="en-US"/>
        </w:rPr>
      </w:pPr>
      <w:r w:rsidRPr="00425245">
        <w:rPr>
          <w:szCs w:val="20"/>
          <w:lang w:eastAsia="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1CE6D0C7" w14:textId="10A39B18" w:rsidR="006404FE" w:rsidRPr="006404FE" w:rsidRDefault="006404FE" w:rsidP="006404FE">
      <w:pPr>
        <w:pStyle w:val="Reftext"/>
        <w:tabs>
          <w:tab w:val="left" w:pos="2244"/>
        </w:tabs>
        <w:ind w:left="2127" w:hanging="2121"/>
        <w:jc w:val="both"/>
        <w:rPr>
          <w:rFonts w:eastAsiaTheme="minorEastAsia"/>
          <w:i/>
          <w:iCs/>
          <w:lang w:eastAsia="zh-CN"/>
        </w:rPr>
      </w:pPr>
      <w:r w:rsidRPr="00425245">
        <w:rPr>
          <w:rFonts w:eastAsia="Malgun Gothic"/>
        </w:rPr>
        <w:t>[ITU-T M.3080]</w:t>
      </w:r>
      <w:r w:rsidRPr="00425245">
        <w:rPr>
          <w:rFonts w:eastAsia="Malgun Gothic"/>
          <w:rtl/>
        </w:rPr>
        <w:t xml:space="preserve"> </w:t>
      </w:r>
      <w:r w:rsidRPr="00425245">
        <w:rPr>
          <w:rFonts w:eastAsia="Malgun Gothic"/>
          <w:rtl/>
        </w:rPr>
        <w:tab/>
      </w:r>
      <w:r w:rsidRPr="00425245">
        <w:rPr>
          <w:rFonts w:eastAsia="Malgun Gothic"/>
        </w:rPr>
        <w:t xml:space="preserve">Recommendation ITU-T M.3080 (2021), </w:t>
      </w:r>
      <w:r w:rsidRPr="00425245">
        <w:rPr>
          <w:rFonts w:eastAsia="Malgun Gothic"/>
          <w:i/>
          <w:iCs/>
        </w:rPr>
        <w:t>Framework of artificial intelligence enhanced telecom operation and management (AITOM)</w:t>
      </w:r>
      <w:r w:rsidRPr="00425245">
        <w:rPr>
          <w:rFonts w:eastAsiaTheme="minorEastAsia"/>
          <w:i/>
          <w:iCs/>
          <w:lang w:eastAsia="zh-CN"/>
        </w:rPr>
        <w:t>.</w:t>
      </w:r>
      <w:r w:rsidRPr="00425245">
        <w:rPr>
          <w:rFonts w:eastAsia="Malgun Gothic"/>
          <w:i/>
          <w:iCs/>
        </w:rPr>
        <w:t xml:space="preserve"> </w:t>
      </w:r>
    </w:p>
    <w:p w14:paraId="005FFB4A" w14:textId="67A0BFB1" w:rsidR="00F72DA2" w:rsidRPr="00425245" w:rsidRDefault="00F72DA2" w:rsidP="0065269D">
      <w:pPr>
        <w:pStyle w:val="Reftext"/>
        <w:tabs>
          <w:tab w:val="left" w:pos="2127"/>
        </w:tabs>
        <w:ind w:left="2127" w:hanging="2121"/>
        <w:jc w:val="both"/>
        <w:rPr>
          <w:rFonts w:eastAsia="Malgun Gothic"/>
          <w:i/>
          <w:iCs/>
        </w:rPr>
      </w:pPr>
      <w:r w:rsidRPr="00425245">
        <w:rPr>
          <w:rFonts w:eastAsia="Malgun Gothic"/>
        </w:rPr>
        <w:t>[ITU-T M</w:t>
      </w:r>
      <w:r w:rsidR="00810BF8">
        <w:rPr>
          <w:rFonts w:asciiTheme="minorEastAsia" w:eastAsiaTheme="minorEastAsia" w:hAnsiTheme="minorEastAsia" w:hint="eastAsia"/>
          <w:lang w:eastAsia="zh-CN"/>
        </w:rPr>
        <w:t>.</w:t>
      </w:r>
      <w:del w:id="23" w:author="guorr" w:date="2023-03-21T18:00:00Z">
        <w:r w:rsidR="00810BF8" w:rsidRPr="00810BF8" w:rsidDel="00FF6F21">
          <w:rPr>
            <w:rFonts w:eastAsiaTheme="minorEastAsia"/>
            <w:lang w:eastAsia="zh-CN"/>
          </w:rPr>
          <w:delText>XXX</w:delText>
        </w:r>
      </w:del>
      <w:ins w:id="24" w:author="guorr" w:date="2023-03-21T18:00:00Z">
        <w:r w:rsidR="00FF6F21">
          <w:rPr>
            <w:rFonts w:eastAsiaTheme="minorEastAsia" w:hint="eastAsia"/>
            <w:lang w:eastAsia="zh-CN"/>
          </w:rPr>
          <w:t>3384</w:t>
        </w:r>
      </w:ins>
      <w:r w:rsidRPr="00425245">
        <w:rPr>
          <w:rFonts w:eastAsia="Malgun Gothic"/>
        </w:rPr>
        <w:t>]</w:t>
      </w:r>
      <w:r w:rsidRPr="00425245">
        <w:rPr>
          <w:rFonts w:eastAsiaTheme="minorEastAsia"/>
          <w:lang w:eastAsia="zh-CN"/>
        </w:rPr>
        <w:t xml:space="preserve"> </w:t>
      </w:r>
      <w:r w:rsidRPr="00425245">
        <w:rPr>
          <w:rFonts w:eastAsia="Malgun Gothic"/>
          <w:rtl/>
        </w:rPr>
        <w:tab/>
      </w:r>
      <w:del w:id="25" w:author="guorr" w:date="2023-03-21T18:00:00Z">
        <w:r w:rsidRPr="00425245" w:rsidDel="00FF6F21">
          <w:rPr>
            <w:rFonts w:eastAsiaTheme="minorEastAsia"/>
            <w:lang w:eastAsia="zh-CN"/>
          </w:rPr>
          <w:delText xml:space="preserve">Draft </w:delText>
        </w:r>
      </w:del>
      <w:r w:rsidRPr="00425245">
        <w:rPr>
          <w:rFonts w:eastAsia="Malgun Gothic"/>
        </w:rPr>
        <w:t xml:space="preserve">Recommendation ITU-T </w:t>
      </w:r>
      <w:ins w:id="26" w:author="guorr" w:date="2023-03-21T18:00:00Z">
        <w:r w:rsidR="00FF6F21" w:rsidRPr="00B72E84">
          <w:rPr>
            <w:rFonts w:eastAsia="Malgun Gothic"/>
          </w:rPr>
          <w:t>M.3384 (2023)</w:t>
        </w:r>
      </w:ins>
      <w:del w:id="27" w:author="guorr" w:date="2023-03-21T18:00:00Z">
        <w:r w:rsidRPr="00425245" w:rsidDel="00FF6F21">
          <w:rPr>
            <w:rFonts w:eastAsia="Malgun Gothic"/>
          </w:rPr>
          <w:delText>M.</w:delText>
        </w:r>
        <w:r w:rsidRPr="00425245" w:rsidDel="00FF6F21">
          <w:rPr>
            <w:rFonts w:eastAsiaTheme="minorEastAsia"/>
            <w:lang w:eastAsia="zh-CN"/>
          </w:rPr>
          <w:delText>il-AITOM</w:delText>
        </w:r>
        <w:r w:rsidRPr="00425245" w:rsidDel="00FF6F21">
          <w:rPr>
            <w:rFonts w:eastAsia="Malgun Gothic"/>
          </w:rPr>
          <w:delText xml:space="preserve"> (2021)</w:delText>
        </w:r>
      </w:del>
      <w:r w:rsidRPr="00425245">
        <w:rPr>
          <w:rFonts w:eastAsia="Malgun Gothic"/>
        </w:rPr>
        <w:t xml:space="preserve">, </w:t>
      </w:r>
      <w:r w:rsidRPr="00425245">
        <w:rPr>
          <w:rFonts w:eastAsiaTheme="minorEastAsia"/>
          <w:i/>
          <w:iCs/>
          <w:lang w:eastAsia="zh-CN"/>
        </w:rPr>
        <w:t>I</w:t>
      </w:r>
      <w:r w:rsidRPr="00425245">
        <w:rPr>
          <w:rFonts w:eastAsia="Malgun Gothic"/>
          <w:i/>
          <w:iCs/>
        </w:rPr>
        <w:t xml:space="preserve">ntelligence </w:t>
      </w:r>
      <w:r w:rsidRPr="00425245">
        <w:rPr>
          <w:rFonts w:eastAsiaTheme="minorEastAsia"/>
          <w:i/>
          <w:iCs/>
          <w:lang w:eastAsia="zh-CN"/>
        </w:rPr>
        <w:t>levels of AI enhanced T</w:t>
      </w:r>
      <w:r w:rsidRPr="00425245">
        <w:rPr>
          <w:rFonts w:eastAsia="Malgun Gothic"/>
          <w:i/>
          <w:iCs/>
        </w:rPr>
        <w:t xml:space="preserve">elecom </w:t>
      </w:r>
      <w:r w:rsidRPr="00425245">
        <w:rPr>
          <w:rFonts w:eastAsiaTheme="minorEastAsia"/>
          <w:i/>
          <w:iCs/>
          <w:lang w:eastAsia="zh-CN"/>
        </w:rPr>
        <w:t>O</w:t>
      </w:r>
      <w:r w:rsidRPr="00425245">
        <w:rPr>
          <w:rFonts w:eastAsia="Malgun Gothic"/>
          <w:i/>
          <w:iCs/>
        </w:rPr>
        <w:t xml:space="preserve">peration and </w:t>
      </w:r>
      <w:r w:rsidRPr="00425245">
        <w:rPr>
          <w:rFonts w:eastAsiaTheme="minorEastAsia"/>
          <w:i/>
          <w:iCs/>
          <w:lang w:eastAsia="zh-CN"/>
        </w:rPr>
        <w:t>M</w:t>
      </w:r>
      <w:r w:rsidRPr="00425245">
        <w:rPr>
          <w:rFonts w:eastAsia="Malgun Gothic"/>
          <w:i/>
          <w:iCs/>
        </w:rPr>
        <w:t>anagement</w:t>
      </w:r>
      <w:r w:rsidRPr="00425245">
        <w:rPr>
          <w:rFonts w:eastAsiaTheme="minorEastAsia"/>
          <w:i/>
          <w:iCs/>
          <w:lang w:eastAsia="zh-CN"/>
        </w:rPr>
        <w:t>.</w:t>
      </w:r>
      <w:r w:rsidRPr="00425245">
        <w:rPr>
          <w:rFonts w:eastAsia="Malgun Gothic"/>
          <w:i/>
          <w:iCs/>
        </w:rPr>
        <w:t xml:space="preserve"> </w:t>
      </w:r>
    </w:p>
    <w:p w14:paraId="35EF92EB" w14:textId="58B7AF47" w:rsidR="008922DB" w:rsidRPr="00425245" w:rsidRDefault="008922DB" w:rsidP="0065269D">
      <w:pPr>
        <w:pStyle w:val="Reftext"/>
        <w:tabs>
          <w:tab w:val="left" w:pos="2127"/>
        </w:tabs>
        <w:ind w:left="2127" w:hanging="2121"/>
        <w:jc w:val="both"/>
        <w:rPr>
          <w:rFonts w:eastAsia="Malgun Gothic"/>
          <w:i/>
          <w:iCs/>
        </w:rPr>
      </w:pPr>
      <w:r w:rsidRPr="00425245">
        <w:rPr>
          <w:rFonts w:eastAsia="Malgun Gothic"/>
        </w:rPr>
        <w:t>[ITU-T M</w:t>
      </w:r>
      <w:r w:rsidR="00810BF8">
        <w:rPr>
          <w:rFonts w:asciiTheme="minorEastAsia" w:eastAsiaTheme="minorEastAsia" w:hAnsiTheme="minorEastAsia" w:hint="eastAsia"/>
          <w:lang w:eastAsia="zh-CN"/>
        </w:rPr>
        <w:t>.</w:t>
      </w:r>
      <w:del w:id="28" w:author="guorr" w:date="2023-03-21T18:00:00Z">
        <w:r w:rsidR="00810BF8" w:rsidRPr="00810BF8" w:rsidDel="00FF6F21">
          <w:rPr>
            <w:rFonts w:eastAsiaTheme="minorEastAsia"/>
            <w:lang w:eastAsia="zh-CN"/>
          </w:rPr>
          <w:delText>XXX</w:delText>
        </w:r>
      </w:del>
      <w:ins w:id="29" w:author="guorr" w:date="2023-03-21T18:00:00Z">
        <w:r w:rsidR="00FF6F21">
          <w:rPr>
            <w:rFonts w:eastAsiaTheme="minorEastAsia" w:hint="eastAsia"/>
            <w:lang w:eastAsia="zh-CN"/>
          </w:rPr>
          <w:t>3385</w:t>
        </w:r>
      </w:ins>
      <w:r w:rsidRPr="00425245">
        <w:rPr>
          <w:rFonts w:eastAsia="Malgun Gothic"/>
        </w:rPr>
        <w:t>]</w:t>
      </w:r>
      <w:r w:rsidRPr="00425245">
        <w:rPr>
          <w:rFonts w:eastAsiaTheme="minorEastAsia"/>
          <w:lang w:eastAsia="zh-CN"/>
        </w:rPr>
        <w:t xml:space="preserve"> </w:t>
      </w:r>
      <w:r w:rsidRPr="00425245">
        <w:rPr>
          <w:rFonts w:eastAsia="Malgun Gothic"/>
          <w:rtl/>
        </w:rPr>
        <w:tab/>
      </w:r>
      <w:del w:id="30" w:author="guorr" w:date="2023-03-21T18:00:00Z">
        <w:r w:rsidRPr="00425245" w:rsidDel="00FF6F21">
          <w:rPr>
            <w:rFonts w:eastAsiaTheme="minorEastAsia"/>
            <w:lang w:eastAsia="zh-CN"/>
          </w:rPr>
          <w:delText xml:space="preserve">Draft </w:delText>
        </w:r>
      </w:del>
      <w:r w:rsidRPr="00425245">
        <w:rPr>
          <w:rFonts w:eastAsia="Malgun Gothic"/>
        </w:rPr>
        <w:t xml:space="preserve">Recommendation ITU-T </w:t>
      </w:r>
      <w:ins w:id="31" w:author="guorr" w:date="2023-03-21T18:00:00Z">
        <w:r w:rsidR="00FF6F21" w:rsidRPr="00B72E84">
          <w:rPr>
            <w:rFonts w:eastAsia="Malgun Gothic"/>
          </w:rPr>
          <w:t>M.338</w:t>
        </w:r>
        <w:r w:rsidR="00FF6F21">
          <w:rPr>
            <w:rFonts w:eastAsiaTheme="minorEastAsia" w:hint="eastAsia"/>
            <w:lang w:eastAsia="zh-CN"/>
          </w:rPr>
          <w:t>5</w:t>
        </w:r>
        <w:r w:rsidR="00FF6F21" w:rsidRPr="00B72E84">
          <w:rPr>
            <w:rFonts w:eastAsia="Malgun Gothic"/>
          </w:rPr>
          <w:t xml:space="preserve"> (2023)</w:t>
        </w:r>
      </w:ins>
      <w:del w:id="32" w:author="guorr" w:date="2023-03-21T18:00:00Z">
        <w:r w:rsidRPr="00425245" w:rsidDel="00FF6F21">
          <w:rPr>
            <w:rFonts w:eastAsia="Malgun Gothic"/>
          </w:rPr>
          <w:delText>M.</w:delText>
        </w:r>
        <w:r w:rsidRPr="00425245" w:rsidDel="00FF6F21">
          <w:rPr>
            <w:rFonts w:eastAsiaTheme="minorEastAsia"/>
            <w:lang w:eastAsia="zh-CN"/>
          </w:rPr>
          <w:delText>ilef-AITOM</w:delText>
        </w:r>
        <w:r w:rsidRPr="00425245" w:rsidDel="00FF6F21">
          <w:rPr>
            <w:rFonts w:eastAsia="Malgun Gothic"/>
          </w:rPr>
          <w:delText xml:space="preserve"> (2022)</w:delText>
        </w:r>
      </w:del>
      <w:r w:rsidRPr="00425245">
        <w:rPr>
          <w:rFonts w:eastAsia="Malgun Gothic"/>
        </w:rPr>
        <w:t xml:space="preserve">, </w:t>
      </w:r>
      <w:r w:rsidRPr="00425245">
        <w:rPr>
          <w:rFonts w:eastAsiaTheme="minorEastAsia"/>
          <w:i/>
          <w:iCs/>
          <w:lang w:eastAsia="zh-CN"/>
        </w:rPr>
        <w:t>I</w:t>
      </w:r>
      <w:r w:rsidRPr="00425245">
        <w:rPr>
          <w:rFonts w:eastAsia="Malgun Gothic"/>
          <w:i/>
          <w:iCs/>
        </w:rPr>
        <w:t xml:space="preserve">ntelligence </w:t>
      </w:r>
      <w:r w:rsidRPr="00425245">
        <w:rPr>
          <w:rFonts w:eastAsiaTheme="minorEastAsia"/>
          <w:i/>
          <w:iCs/>
          <w:lang w:eastAsia="zh-CN"/>
        </w:rPr>
        <w:t>levels evaluation frame of AI enhanced T</w:t>
      </w:r>
      <w:r w:rsidRPr="00425245">
        <w:rPr>
          <w:rFonts w:eastAsia="Malgun Gothic"/>
          <w:i/>
          <w:iCs/>
        </w:rPr>
        <w:t xml:space="preserve">elecom </w:t>
      </w:r>
      <w:r w:rsidRPr="00425245">
        <w:rPr>
          <w:rFonts w:eastAsiaTheme="minorEastAsia"/>
          <w:i/>
          <w:iCs/>
          <w:lang w:eastAsia="zh-CN"/>
        </w:rPr>
        <w:t>O</w:t>
      </w:r>
      <w:r w:rsidRPr="00425245">
        <w:rPr>
          <w:rFonts w:eastAsia="Malgun Gothic"/>
          <w:i/>
          <w:iCs/>
        </w:rPr>
        <w:t xml:space="preserve">peration and </w:t>
      </w:r>
      <w:r w:rsidRPr="00425245">
        <w:rPr>
          <w:rFonts w:eastAsiaTheme="minorEastAsia"/>
          <w:i/>
          <w:iCs/>
          <w:lang w:eastAsia="zh-CN"/>
        </w:rPr>
        <w:t>M</w:t>
      </w:r>
      <w:r w:rsidRPr="00425245">
        <w:rPr>
          <w:rFonts w:eastAsia="Malgun Gothic"/>
          <w:i/>
          <w:iCs/>
        </w:rPr>
        <w:t>anagement</w:t>
      </w:r>
      <w:r w:rsidRPr="00425245">
        <w:rPr>
          <w:rFonts w:eastAsiaTheme="minorEastAsia"/>
          <w:i/>
          <w:iCs/>
          <w:lang w:eastAsia="zh-CN"/>
        </w:rPr>
        <w:t>.</w:t>
      </w:r>
      <w:r w:rsidRPr="00425245">
        <w:rPr>
          <w:rFonts w:eastAsia="Malgun Gothic"/>
          <w:i/>
          <w:iCs/>
        </w:rPr>
        <w:t xml:space="preserve"> </w:t>
      </w:r>
    </w:p>
    <w:p w14:paraId="7026F042" w14:textId="77777777" w:rsidR="003563CA" w:rsidRPr="00903A5E" w:rsidRDefault="003563CA" w:rsidP="00903A5E">
      <w:pPr>
        <w:pStyle w:val="Reftext"/>
        <w:tabs>
          <w:tab w:val="left" w:pos="2127"/>
        </w:tabs>
        <w:jc w:val="both"/>
        <w:rPr>
          <w:rFonts w:eastAsiaTheme="minorEastAsia"/>
          <w:i/>
          <w:iCs/>
          <w:lang w:eastAsia="zh-CN"/>
        </w:rPr>
      </w:pPr>
    </w:p>
    <w:p w14:paraId="15BA4BF1" w14:textId="77777777" w:rsidR="00E723A5" w:rsidRPr="00425245" w:rsidRDefault="00E723A5" w:rsidP="0065269D">
      <w:pPr>
        <w:pStyle w:val="Reftext"/>
        <w:tabs>
          <w:tab w:val="left" w:pos="2127"/>
        </w:tabs>
        <w:ind w:left="2127" w:hanging="2121"/>
        <w:jc w:val="both"/>
        <w:rPr>
          <w:rFonts w:eastAsia="Yu Mincho"/>
        </w:rPr>
      </w:pPr>
      <w:r w:rsidRPr="00425245">
        <w:rPr>
          <w:i/>
        </w:rPr>
        <w:t>Editor’s note: to be added.</w:t>
      </w:r>
    </w:p>
    <w:p w14:paraId="147F6A6E" w14:textId="40827CE4" w:rsidR="000F2559" w:rsidRPr="00425245" w:rsidRDefault="000F2559" w:rsidP="0065269D">
      <w:pPr>
        <w:keepNext/>
        <w:keepLines/>
        <w:numPr>
          <w:ilvl w:val="0"/>
          <w:numId w:val="12"/>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bookmarkStart w:id="33" w:name="_Toc71273411"/>
      <w:bookmarkEnd w:id="33"/>
      <w:r w:rsidRPr="00425245" w:rsidDel="00F903CC">
        <w:rPr>
          <w:rFonts w:eastAsia="Times New Roman"/>
          <w:b/>
          <w:szCs w:val="20"/>
          <w:lang w:eastAsia="en-US"/>
        </w:rPr>
        <w:t xml:space="preserve"> </w:t>
      </w:r>
      <w:bookmarkStart w:id="34" w:name="_Toc446335263"/>
      <w:bookmarkStart w:id="35" w:name="_Toc130319468"/>
      <w:r w:rsidRPr="00425245">
        <w:rPr>
          <w:rFonts w:eastAsia="Times New Roman"/>
          <w:b/>
          <w:szCs w:val="20"/>
          <w:lang w:eastAsia="en-US"/>
        </w:rPr>
        <w:t>Definitions</w:t>
      </w:r>
      <w:bookmarkEnd w:id="34"/>
      <w:bookmarkEnd w:id="35"/>
    </w:p>
    <w:p w14:paraId="7722CC08" w14:textId="7345A30B" w:rsidR="000F2559" w:rsidRPr="00425245" w:rsidRDefault="007219D2" w:rsidP="0065269D">
      <w:pPr>
        <w:pStyle w:val="Heading2"/>
        <w:keepLines w:val="0"/>
        <w:numPr>
          <w:ilvl w:val="1"/>
          <w:numId w:val="0"/>
        </w:numPr>
        <w:tabs>
          <w:tab w:val="clear" w:pos="794"/>
          <w:tab w:val="clear" w:pos="1191"/>
          <w:tab w:val="clear" w:pos="1588"/>
          <w:tab w:val="clear" w:pos="1985"/>
          <w:tab w:val="left" w:pos="576"/>
        </w:tabs>
        <w:spacing w:after="60"/>
        <w:ind w:left="576" w:hanging="576"/>
        <w:jc w:val="both"/>
        <w:rPr>
          <w:b w:val="0"/>
        </w:rPr>
      </w:pPr>
      <w:bookmarkStart w:id="36" w:name="_Toc446335264"/>
      <w:bookmarkStart w:id="37" w:name="_Toc130319469"/>
      <w:r w:rsidRPr="00425245">
        <w:rPr>
          <w:rFonts w:eastAsiaTheme="minorEastAsia"/>
          <w:lang w:val="en-US" w:eastAsia="zh-CN"/>
        </w:rPr>
        <w:t xml:space="preserve">3.1 </w:t>
      </w:r>
      <w:r w:rsidR="000F2559" w:rsidRPr="00425245">
        <w:rPr>
          <w:rFonts w:eastAsiaTheme="minorEastAsia"/>
          <w:lang w:val="en-US" w:eastAsia="zh-CN"/>
        </w:rPr>
        <w:t xml:space="preserve">Terms defined </w:t>
      </w:r>
      <w:proofErr w:type="gramStart"/>
      <w:r w:rsidR="000F2559" w:rsidRPr="00425245">
        <w:rPr>
          <w:rFonts w:eastAsiaTheme="minorEastAsia"/>
          <w:lang w:val="en-US" w:eastAsia="zh-CN"/>
        </w:rPr>
        <w:t>elsewhere</w:t>
      </w:r>
      <w:bookmarkEnd w:id="36"/>
      <w:bookmarkEnd w:id="37"/>
      <w:proofErr w:type="gramEnd"/>
    </w:p>
    <w:p w14:paraId="0CFA5974" w14:textId="27174B3F" w:rsidR="000F2559" w:rsidRDefault="000F2559" w:rsidP="0065269D">
      <w:pPr>
        <w:jc w:val="both"/>
        <w:rPr>
          <w:lang w:val="en-US" w:eastAsia="zh-CN"/>
        </w:rPr>
      </w:pPr>
      <w:r w:rsidRPr="00425245">
        <w:rPr>
          <w:lang w:val="en-US"/>
        </w:rPr>
        <w:t>This Recommendation uses the following terms defined elsewhere:</w:t>
      </w:r>
    </w:p>
    <w:p w14:paraId="55240BCA" w14:textId="4ECDC109" w:rsidR="00E351AE" w:rsidRPr="00E351AE" w:rsidRDefault="00E351AE" w:rsidP="00E351AE">
      <w:pPr>
        <w:rPr>
          <w:lang w:eastAsia="zh-CN"/>
        </w:rPr>
      </w:pPr>
      <w:r w:rsidRPr="003C3BD7">
        <w:rPr>
          <w:rFonts w:eastAsia="SimSun"/>
          <w:b/>
          <w:bCs/>
          <w:color w:val="000000"/>
          <w:lang w:eastAsia="zh-CN"/>
        </w:rPr>
        <w:t>3.1.1</w:t>
      </w:r>
      <w:r w:rsidRPr="003C3BD7">
        <w:rPr>
          <w:rFonts w:eastAsia="SimSun"/>
          <w:b/>
          <w:bCs/>
          <w:color w:val="000000"/>
          <w:lang w:eastAsia="zh-CN"/>
        </w:rPr>
        <w:tab/>
      </w:r>
      <w:r w:rsidRPr="003C3BD7">
        <w:rPr>
          <w:b/>
          <w:bCs/>
        </w:rPr>
        <w:t>artificial intelligence (AI)</w:t>
      </w:r>
      <w:r w:rsidRPr="003C3BD7">
        <w:t xml:space="preserve"> </w:t>
      </w:r>
      <w:bookmarkStart w:id="38" w:name="_Hlk51849087"/>
      <w:ins w:id="39" w:author="guorr" w:date="2023-03-21T18:01:00Z">
        <w:r w:rsidR="00FF17F5" w:rsidRPr="006A6646">
          <w:t>[</w:t>
        </w:r>
      </w:ins>
      <w:ins w:id="40" w:author="guo" w:date="2023-03-21T22:12:00Z">
        <w:r w:rsidR="00723153">
          <w:rPr>
            <w:rFonts w:hint="eastAsia"/>
            <w:lang w:eastAsia="zh-CN"/>
          </w:rPr>
          <w:t>b-</w:t>
        </w:r>
      </w:ins>
      <w:ins w:id="41" w:author="guorr" w:date="2023-03-21T18:01:00Z">
        <w:r w:rsidR="00FF17F5" w:rsidRPr="006A6646">
          <w:t>ITU-T F.749.13]</w:t>
        </w:r>
        <w:r w:rsidR="00FF17F5">
          <w:t xml:space="preserve">: </w:t>
        </w:r>
        <w:r w:rsidR="00FF17F5" w:rsidRPr="006A6646">
          <w:t xml:space="preserve">An interdisciplinary field, usually regarded as a branch of computer science, dealing with models and systems for the performance of functions </w:t>
        </w:r>
        <w:r w:rsidR="00FF17F5" w:rsidRPr="006A6646">
          <w:lastRenderedPageBreak/>
          <w:t>generally associated with human intelligence, such as reasoning and learning.</w:t>
        </w:r>
      </w:ins>
      <w:del w:id="42" w:author="guorr" w:date="2023-03-21T18:01:00Z">
        <w:r w:rsidRPr="003C3BD7" w:rsidDel="00FF17F5">
          <w:delText>[</w:delText>
        </w:r>
        <w:r w:rsidRPr="00621EE4" w:rsidDel="00FF17F5">
          <w:rPr>
            <w:rFonts w:eastAsia="Times New Roman" w:hint="eastAsia"/>
            <w:lang w:eastAsia="en-US"/>
          </w:rPr>
          <w:delText>b-</w:delText>
        </w:r>
        <w:r w:rsidDel="00FF17F5">
          <w:rPr>
            <w:rFonts w:hint="eastAsia"/>
            <w:lang w:eastAsia="zh-CN"/>
          </w:rPr>
          <w:delText xml:space="preserve"> </w:delText>
        </w:r>
        <w:r w:rsidRPr="003C3BD7" w:rsidDel="00FF17F5">
          <w:delText>ETSI GR ENI 004]</w:delText>
        </w:r>
        <w:bookmarkEnd w:id="38"/>
        <w:r w:rsidRPr="003C3BD7" w:rsidDel="00FF17F5">
          <w:delText>: Computerized system that uses cognition to understand information and solve problems</w:delText>
        </w:r>
      </w:del>
      <w:r w:rsidRPr="003C3BD7">
        <w:t>.</w:t>
      </w:r>
    </w:p>
    <w:p w14:paraId="7B3CF885" w14:textId="77777777" w:rsidR="001D5FC3" w:rsidRPr="009E0F59" w:rsidRDefault="001D5FC3" w:rsidP="001D5FC3">
      <w:pPr>
        <w:jc w:val="both"/>
        <w:rPr>
          <w:i/>
          <w:lang w:val="en-US" w:eastAsia="zh-CN"/>
        </w:rPr>
      </w:pPr>
      <w:bookmarkStart w:id="43" w:name="_Toc446335265"/>
      <w:r w:rsidRPr="00425245">
        <w:rPr>
          <w:lang w:val="en-US" w:eastAsia="zh-CN"/>
        </w:rPr>
        <w:t>[TBD]</w:t>
      </w:r>
    </w:p>
    <w:p w14:paraId="7B466512" w14:textId="62B16132" w:rsidR="000F2559" w:rsidRPr="00425245" w:rsidRDefault="007219D2" w:rsidP="0065269D">
      <w:pPr>
        <w:pStyle w:val="Heading2"/>
        <w:keepLines w:val="0"/>
        <w:numPr>
          <w:ilvl w:val="1"/>
          <w:numId w:val="0"/>
        </w:numPr>
        <w:tabs>
          <w:tab w:val="clear" w:pos="794"/>
          <w:tab w:val="clear" w:pos="1191"/>
          <w:tab w:val="clear" w:pos="1588"/>
          <w:tab w:val="clear" w:pos="1985"/>
          <w:tab w:val="left" w:pos="576"/>
        </w:tabs>
        <w:spacing w:after="60"/>
        <w:ind w:left="576" w:hanging="576"/>
        <w:jc w:val="both"/>
        <w:rPr>
          <w:b w:val="0"/>
        </w:rPr>
      </w:pPr>
      <w:bookmarkStart w:id="44" w:name="_Toc130319470"/>
      <w:r w:rsidRPr="00425245">
        <w:rPr>
          <w:rFonts w:eastAsiaTheme="minorEastAsia"/>
          <w:lang w:val="en-US" w:eastAsia="zh-CN"/>
        </w:rPr>
        <w:t xml:space="preserve">3.2 </w:t>
      </w:r>
      <w:r w:rsidR="000F2559" w:rsidRPr="00425245">
        <w:rPr>
          <w:rFonts w:eastAsiaTheme="minorEastAsia"/>
          <w:lang w:val="en-US" w:eastAsia="zh-CN"/>
        </w:rPr>
        <w:t xml:space="preserve">Terms defined in this </w:t>
      </w:r>
      <w:proofErr w:type="gramStart"/>
      <w:r w:rsidR="000F2559" w:rsidRPr="00425245">
        <w:rPr>
          <w:rFonts w:eastAsiaTheme="minorEastAsia"/>
          <w:lang w:val="en-US" w:eastAsia="zh-CN"/>
        </w:rPr>
        <w:t>Recommendation</w:t>
      </w:r>
      <w:bookmarkEnd w:id="43"/>
      <w:bookmarkEnd w:id="44"/>
      <w:proofErr w:type="gramEnd"/>
    </w:p>
    <w:p w14:paraId="160391AF" w14:textId="5E8AFA51" w:rsidR="000F2559" w:rsidRDefault="000F2559" w:rsidP="0065269D">
      <w:pPr>
        <w:jc w:val="both"/>
        <w:rPr>
          <w:lang w:val="en-US" w:eastAsia="zh-CN"/>
        </w:rPr>
      </w:pPr>
      <w:r w:rsidRPr="00425245">
        <w:rPr>
          <w:lang w:val="en-US"/>
        </w:rPr>
        <w:t>This Recommendation defines the following terms:</w:t>
      </w:r>
    </w:p>
    <w:p w14:paraId="5C8CC556" w14:textId="4ED9E05D" w:rsidR="009E0F59" w:rsidRPr="009E0F59" w:rsidRDefault="001D5FC3" w:rsidP="0065269D">
      <w:pPr>
        <w:jc w:val="both"/>
        <w:rPr>
          <w:i/>
          <w:lang w:val="en-US" w:eastAsia="zh-CN"/>
        </w:rPr>
      </w:pPr>
      <w:r w:rsidRPr="00425245">
        <w:rPr>
          <w:lang w:val="en-US" w:eastAsia="zh-CN"/>
        </w:rPr>
        <w:t>[TBD]</w:t>
      </w:r>
    </w:p>
    <w:p w14:paraId="21F8AA63" w14:textId="1CDE5EAC" w:rsidR="000F2559" w:rsidRPr="00425245" w:rsidRDefault="000F2559" w:rsidP="0065269D">
      <w:pPr>
        <w:keepNext/>
        <w:keepLines/>
        <w:numPr>
          <w:ilvl w:val="0"/>
          <w:numId w:val="12"/>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bookmarkStart w:id="45" w:name="_Toc446335266"/>
      <w:bookmarkStart w:id="46" w:name="_Toc130319471"/>
      <w:r w:rsidRPr="00425245">
        <w:rPr>
          <w:rFonts w:eastAsia="Times New Roman"/>
          <w:b/>
          <w:szCs w:val="20"/>
          <w:lang w:eastAsia="en-US"/>
        </w:rPr>
        <w:t>Abbreviations and acronyms</w:t>
      </w:r>
      <w:bookmarkEnd w:id="45"/>
      <w:bookmarkEnd w:id="46"/>
    </w:p>
    <w:p w14:paraId="1C15B20F" w14:textId="762EAE84" w:rsidR="000F2559" w:rsidRDefault="000F2559" w:rsidP="0065269D">
      <w:pPr>
        <w:jc w:val="both"/>
        <w:rPr>
          <w:lang w:val="en-US" w:eastAsia="zh-CN"/>
        </w:rPr>
      </w:pPr>
      <w:r w:rsidRPr="00425245">
        <w:rPr>
          <w:lang w:val="en-US"/>
        </w:rPr>
        <w:t>This Recommendation uses the following abbreviations and acronyms:</w:t>
      </w:r>
    </w:p>
    <w:tbl>
      <w:tblPr>
        <w:tblW w:w="8647" w:type="dxa"/>
        <w:tblLook w:val="04A0" w:firstRow="1" w:lastRow="0" w:firstColumn="1" w:lastColumn="0" w:noHBand="0" w:noVBand="1"/>
      </w:tblPr>
      <w:tblGrid>
        <w:gridCol w:w="1418"/>
        <w:gridCol w:w="7229"/>
      </w:tblGrid>
      <w:tr w:rsidR="00E351AE" w:rsidRPr="003C3BD7" w14:paraId="75F82384" w14:textId="77777777" w:rsidTr="00661C58">
        <w:tc>
          <w:tcPr>
            <w:tcW w:w="1418" w:type="dxa"/>
          </w:tcPr>
          <w:p w14:paraId="6BF529A7" w14:textId="77777777" w:rsidR="00E351AE" w:rsidRPr="003C3BD7" w:rsidRDefault="00E351AE" w:rsidP="00661C58">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sidRPr="003C3BD7">
              <w:rPr>
                <w:rFonts w:eastAsia="Times New Roman"/>
                <w:lang w:eastAsia="zh-CN"/>
              </w:rPr>
              <w:t>AI</w:t>
            </w:r>
          </w:p>
        </w:tc>
        <w:tc>
          <w:tcPr>
            <w:tcW w:w="7229" w:type="dxa"/>
          </w:tcPr>
          <w:p w14:paraId="374BE760" w14:textId="77777777" w:rsidR="00E351AE" w:rsidRPr="003C3BD7" w:rsidRDefault="00E351AE" w:rsidP="00661C58">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sidRPr="003C3BD7">
              <w:rPr>
                <w:rFonts w:eastAsia="Times New Roman"/>
                <w:lang w:eastAsia="zh-CN"/>
              </w:rPr>
              <w:t>Artificial Intelligence</w:t>
            </w:r>
          </w:p>
        </w:tc>
      </w:tr>
      <w:tr w:rsidR="005C0EA9" w:rsidRPr="003C3BD7" w14:paraId="3324B8CB" w14:textId="77777777" w:rsidTr="005C0EA9">
        <w:tc>
          <w:tcPr>
            <w:tcW w:w="1418" w:type="dxa"/>
          </w:tcPr>
          <w:p w14:paraId="0EDB78CF" w14:textId="77777777" w:rsidR="005C0EA9" w:rsidRPr="005C0EA9" w:rsidRDefault="005C0EA9" w:rsidP="00661C58">
            <w:pPr>
              <w:tabs>
                <w:tab w:val="left" w:pos="794"/>
                <w:tab w:val="left" w:pos="1191"/>
                <w:tab w:val="left" w:pos="1588"/>
                <w:tab w:val="left" w:pos="1904"/>
              </w:tabs>
              <w:overflowPunct w:val="0"/>
              <w:autoSpaceDE w:val="0"/>
              <w:autoSpaceDN w:val="0"/>
              <w:adjustRightInd w:val="0"/>
              <w:textAlignment w:val="baseline"/>
              <w:rPr>
                <w:rFonts w:eastAsia="Times New Roman"/>
                <w:lang w:eastAsia="zh-CN"/>
              </w:rPr>
            </w:pPr>
            <w:r w:rsidRPr="003C3BD7">
              <w:rPr>
                <w:rFonts w:eastAsia="Times New Roman"/>
                <w:lang w:eastAsia="zh-CN"/>
              </w:rPr>
              <w:t>AITOM</w:t>
            </w:r>
          </w:p>
        </w:tc>
        <w:tc>
          <w:tcPr>
            <w:tcW w:w="7229" w:type="dxa"/>
          </w:tcPr>
          <w:p w14:paraId="14B65D44" w14:textId="77777777" w:rsidR="005C0EA9" w:rsidRPr="005C0EA9" w:rsidRDefault="005C0EA9" w:rsidP="00661C58">
            <w:pPr>
              <w:tabs>
                <w:tab w:val="left" w:pos="794"/>
                <w:tab w:val="left" w:pos="1191"/>
                <w:tab w:val="left" w:pos="1588"/>
                <w:tab w:val="left" w:pos="1904"/>
              </w:tabs>
              <w:overflowPunct w:val="0"/>
              <w:autoSpaceDE w:val="0"/>
              <w:autoSpaceDN w:val="0"/>
              <w:adjustRightInd w:val="0"/>
              <w:textAlignment w:val="baseline"/>
              <w:rPr>
                <w:rFonts w:eastAsia="Times New Roman"/>
                <w:lang w:eastAsia="zh-CN"/>
              </w:rPr>
            </w:pPr>
            <w:r w:rsidRPr="003C3BD7">
              <w:rPr>
                <w:rFonts w:eastAsia="Times New Roman"/>
                <w:lang w:eastAsia="zh-CN"/>
              </w:rPr>
              <w:t>AI enhanced Telecom Operation and Management</w:t>
            </w:r>
          </w:p>
        </w:tc>
      </w:tr>
    </w:tbl>
    <w:p w14:paraId="1FF3EDC4" w14:textId="77777777" w:rsidR="00E351AE" w:rsidRPr="005C0EA9" w:rsidRDefault="00E351AE" w:rsidP="0065269D">
      <w:pPr>
        <w:jc w:val="both"/>
        <w:rPr>
          <w:lang w:val="en-US" w:eastAsia="zh-CN"/>
        </w:rPr>
      </w:pPr>
    </w:p>
    <w:p w14:paraId="3E894306" w14:textId="77777777" w:rsidR="007729FE" w:rsidRPr="00F72DA2" w:rsidRDefault="007729FE" w:rsidP="007729FE">
      <w:pPr>
        <w:pStyle w:val="Reftext"/>
        <w:tabs>
          <w:tab w:val="left" w:pos="2127"/>
        </w:tabs>
        <w:ind w:left="2127" w:hanging="2121"/>
        <w:rPr>
          <w:rFonts w:eastAsia="Yu Mincho"/>
        </w:rPr>
      </w:pPr>
      <w:r w:rsidRPr="00F72DA2">
        <w:rPr>
          <w:lang w:val="en-US" w:eastAsia="zh-CN"/>
        </w:rPr>
        <w:t>[TBD]</w:t>
      </w:r>
    </w:p>
    <w:p w14:paraId="075CB4C2" w14:textId="12436183" w:rsidR="000F2559" w:rsidRPr="007729FE" w:rsidRDefault="000F2559" w:rsidP="0065269D">
      <w:pPr>
        <w:keepNext/>
        <w:keepLines/>
        <w:numPr>
          <w:ilvl w:val="0"/>
          <w:numId w:val="12"/>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bookmarkStart w:id="47" w:name="_Toc446335267"/>
      <w:bookmarkStart w:id="48" w:name="_Toc130319472"/>
      <w:r w:rsidRPr="00425245">
        <w:rPr>
          <w:rFonts w:eastAsia="Times New Roman"/>
          <w:b/>
          <w:szCs w:val="20"/>
          <w:lang w:eastAsia="en-US"/>
        </w:rPr>
        <w:t>Conventions</w:t>
      </w:r>
      <w:bookmarkEnd w:id="47"/>
      <w:bookmarkEnd w:id="48"/>
    </w:p>
    <w:p w14:paraId="78491030" w14:textId="77777777" w:rsidR="007729FE" w:rsidRPr="007729FE" w:rsidRDefault="007729FE" w:rsidP="007729FE">
      <w:pPr>
        <w:jc w:val="both"/>
        <w:rPr>
          <w:lang w:val="en-US"/>
        </w:rPr>
      </w:pPr>
      <w:r w:rsidRPr="007729FE">
        <w:rPr>
          <w:lang w:val="en-US"/>
        </w:rPr>
        <w:t>In this Recommendation:</w:t>
      </w:r>
    </w:p>
    <w:p w14:paraId="25FEFE6B" w14:textId="77777777" w:rsidR="007729FE" w:rsidRPr="007729FE" w:rsidRDefault="007729FE" w:rsidP="007729FE">
      <w:pPr>
        <w:jc w:val="both"/>
        <w:rPr>
          <w:lang w:val="en-US"/>
        </w:rPr>
      </w:pPr>
      <w:r w:rsidRPr="007729FE">
        <w:rPr>
          <w:lang w:val="en-US"/>
        </w:rPr>
        <w:t xml:space="preserve">The keywords "is required to" indicate a requirement which must be strictly followed and from which no deviation is </w:t>
      </w:r>
      <w:proofErr w:type="gramStart"/>
      <w:r w:rsidRPr="007729FE">
        <w:rPr>
          <w:lang w:val="en-US"/>
        </w:rPr>
        <w:t>permitted, if</w:t>
      </w:r>
      <w:proofErr w:type="gramEnd"/>
      <w:r w:rsidRPr="007729FE">
        <w:rPr>
          <w:lang w:val="en-US"/>
        </w:rPr>
        <w:t xml:space="preserve"> conformance to this Recommendation is to be claimed.</w:t>
      </w:r>
    </w:p>
    <w:p w14:paraId="427327D0" w14:textId="77777777" w:rsidR="007729FE" w:rsidRPr="007729FE" w:rsidRDefault="007729FE" w:rsidP="007729FE">
      <w:pPr>
        <w:jc w:val="both"/>
        <w:rPr>
          <w:lang w:val="en-US"/>
        </w:rPr>
      </w:pPr>
      <w:r w:rsidRPr="007729FE">
        <w:rPr>
          <w:lang w:val="en-US"/>
        </w:rPr>
        <w:t>The keywords "is recommended" indicate a requirement which is recommended but which is not absolutely required. Thus, this requirement need not be present to claim conformance.</w:t>
      </w:r>
    </w:p>
    <w:p w14:paraId="3B189333" w14:textId="26914328" w:rsidR="007729FE" w:rsidRPr="00555AFF" w:rsidRDefault="007729FE" w:rsidP="00555AFF">
      <w:pPr>
        <w:jc w:val="both"/>
        <w:rPr>
          <w:lang w:val="en-US" w:eastAsia="zh-CN"/>
        </w:rPr>
      </w:pPr>
      <w:r w:rsidRPr="007729FE">
        <w:rPr>
          <w:lang w:val="en-US"/>
        </w:rP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Recommendation.</w:t>
      </w:r>
    </w:p>
    <w:p w14:paraId="2B9935AA" w14:textId="4190A9F2" w:rsidR="00EC055A" w:rsidRPr="00425245" w:rsidRDefault="00CF590F" w:rsidP="0065269D">
      <w:pPr>
        <w:keepNext/>
        <w:keepLines/>
        <w:numPr>
          <w:ilvl w:val="0"/>
          <w:numId w:val="12"/>
        </w:numPr>
        <w:tabs>
          <w:tab w:val="left" w:pos="794"/>
          <w:tab w:val="left" w:pos="1191"/>
          <w:tab w:val="left" w:pos="1588"/>
          <w:tab w:val="left" w:pos="1985"/>
        </w:tabs>
        <w:overflowPunct w:val="0"/>
        <w:autoSpaceDE w:val="0"/>
        <w:autoSpaceDN w:val="0"/>
        <w:adjustRightInd w:val="0"/>
        <w:spacing w:before="360"/>
        <w:jc w:val="both"/>
        <w:textAlignment w:val="baseline"/>
        <w:outlineLvl w:val="0"/>
        <w:rPr>
          <w:lang w:val="en-US" w:eastAsia="zh-CN"/>
        </w:rPr>
      </w:pPr>
      <w:bookmarkStart w:id="49" w:name="_Toc130319473"/>
      <w:r w:rsidRPr="00425245">
        <w:rPr>
          <w:b/>
          <w:lang w:eastAsia="zh-CN"/>
        </w:rPr>
        <w:t>Introduction</w:t>
      </w:r>
      <w:bookmarkEnd w:id="49"/>
    </w:p>
    <w:p w14:paraId="4C067630" w14:textId="0746A7B5" w:rsidR="00EC055A" w:rsidRPr="00425245" w:rsidRDefault="003F766C" w:rsidP="0065269D">
      <w:pPr>
        <w:jc w:val="both"/>
        <w:rPr>
          <w:i/>
          <w:lang w:eastAsia="zh-CN"/>
        </w:rPr>
      </w:pPr>
      <w:r w:rsidRPr="00425245">
        <w:rPr>
          <w:rFonts w:eastAsia="SimSun"/>
          <w:i/>
          <w:color w:val="000000"/>
          <w:lang w:eastAsia="zh-CN"/>
        </w:rPr>
        <w:t xml:space="preserve">[Editor's Note] </w:t>
      </w:r>
      <w:r w:rsidRPr="00425245">
        <w:rPr>
          <w:i/>
          <w:lang w:eastAsia="zh-CN"/>
        </w:rPr>
        <w:t xml:space="preserve">This section describes </w:t>
      </w:r>
      <w:r w:rsidR="00FD21D1" w:rsidRPr="00425245">
        <w:rPr>
          <w:rFonts w:eastAsia="SimSun"/>
          <w:i/>
          <w:color w:val="000000"/>
          <w:lang w:eastAsia="zh-CN"/>
        </w:rPr>
        <w:t>the introduction of</w:t>
      </w:r>
      <w:r w:rsidR="00FD21D1" w:rsidRPr="00425245">
        <w:t xml:space="preserve"> </w:t>
      </w:r>
      <w:r w:rsidR="00FD21D1" w:rsidRPr="00425245">
        <w:rPr>
          <w:rFonts w:eastAsia="SimSun"/>
          <w:i/>
          <w:color w:val="000000"/>
          <w:lang w:eastAsia="zh-CN"/>
        </w:rPr>
        <w:t xml:space="preserve">effectiveness evaluation for </w:t>
      </w:r>
      <w:r w:rsidR="0007347D">
        <w:rPr>
          <w:rFonts w:eastAsia="SimSun"/>
          <w:i/>
          <w:color w:val="000000"/>
          <w:lang w:eastAsia="zh-CN"/>
        </w:rPr>
        <w:t>AI enhanced telecom operation and management</w:t>
      </w:r>
      <w:r w:rsidR="00FD21D1" w:rsidRPr="00425245">
        <w:rPr>
          <w:rFonts w:eastAsia="SimSun"/>
          <w:i/>
          <w:color w:val="000000"/>
          <w:lang w:eastAsia="zh-CN"/>
        </w:rPr>
        <w:t>.</w:t>
      </w:r>
    </w:p>
    <w:p w14:paraId="6B7BB87F" w14:textId="031F7433" w:rsidR="007F6D60" w:rsidRPr="00AC78E1" w:rsidRDefault="007F6D60" w:rsidP="007F6D60">
      <w:pPr>
        <w:overflowPunct w:val="0"/>
        <w:autoSpaceDE w:val="0"/>
        <w:autoSpaceDN w:val="0"/>
        <w:adjustRightInd w:val="0"/>
        <w:jc w:val="both"/>
        <w:textAlignment w:val="baseline"/>
        <w:rPr>
          <w:lang w:eastAsia="zh-CN"/>
        </w:rPr>
      </w:pPr>
      <w:r w:rsidRPr="00425245">
        <w:rPr>
          <w:lang w:eastAsia="zh-CN"/>
        </w:rPr>
        <w:t>T</w:t>
      </w:r>
      <w:r w:rsidRPr="00425245">
        <w:rPr>
          <w:kern w:val="2"/>
          <w:lang w:val="en-US" w:eastAsia="zh-CN"/>
        </w:rPr>
        <w:t xml:space="preserve">he </w:t>
      </w:r>
      <w:r w:rsidRPr="00425245">
        <w:rPr>
          <w:lang w:eastAsia="zh-CN"/>
        </w:rPr>
        <w:t xml:space="preserve">current </w:t>
      </w:r>
      <w:r w:rsidRPr="00425245">
        <w:rPr>
          <w:kern w:val="2"/>
          <w:lang w:val="en-US" w:eastAsia="zh-CN"/>
        </w:rPr>
        <w:t>work of</w:t>
      </w:r>
      <w:r w:rsidRPr="00425245">
        <w:rPr>
          <w:kern w:val="2"/>
          <w:lang w:eastAsia="zh-CN"/>
        </w:rPr>
        <w:t xml:space="preserve"> </w:t>
      </w:r>
      <w:ins w:id="50" w:author="guorr" w:date="2023-03-21T18:02:00Z">
        <w:r w:rsidR="00F56C62">
          <w:rPr>
            <w:rFonts w:hint="eastAsia"/>
            <w:kern w:val="2"/>
            <w:lang w:eastAsia="zh-CN"/>
          </w:rPr>
          <w:t>[</w:t>
        </w:r>
        <w:r w:rsidR="00F56C62" w:rsidRPr="00F56C62">
          <w:rPr>
            <w:kern w:val="2"/>
            <w:lang w:eastAsia="zh-CN"/>
          </w:rPr>
          <w:t>ITU-T M.3384</w:t>
        </w:r>
        <w:r w:rsidR="00F56C62">
          <w:rPr>
            <w:rFonts w:hint="eastAsia"/>
            <w:kern w:val="2"/>
            <w:lang w:eastAsia="zh-CN"/>
          </w:rPr>
          <w:t>]</w:t>
        </w:r>
        <w:r w:rsidR="00F56C62" w:rsidRPr="00F56C62">
          <w:rPr>
            <w:kern w:val="2"/>
            <w:lang w:eastAsia="zh-CN"/>
          </w:rPr>
          <w:t xml:space="preserve"> and </w:t>
        </w:r>
        <w:r w:rsidR="00F56C62">
          <w:rPr>
            <w:rFonts w:hint="eastAsia"/>
            <w:kern w:val="2"/>
            <w:lang w:eastAsia="zh-CN"/>
          </w:rPr>
          <w:t>[</w:t>
        </w:r>
        <w:r w:rsidR="00F56C62" w:rsidRPr="00F56C62">
          <w:rPr>
            <w:kern w:val="2"/>
            <w:lang w:eastAsia="zh-CN"/>
          </w:rPr>
          <w:t>ITU-T M.3385</w:t>
        </w:r>
        <w:r w:rsidR="00F56C62">
          <w:rPr>
            <w:rFonts w:hint="eastAsia"/>
            <w:kern w:val="2"/>
            <w:lang w:eastAsia="zh-CN"/>
          </w:rPr>
          <w:t>]</w:t>
        </w:r>
        <w:del w:id="51" w:author="guo" w:date="2023-03-21T22:27:00Z">
          <w:r w:rsidR="00F56C62" w:rsidDel="00061171">
            <w:rPr>
              <w:rFonts w:hint="eastAsia"/>
              <w:kern w:val="2"/>
              <w:lang w:eastAsia="zh-CN"/>
            </w:rPr>
            <w:delText xml:space="preserve"> </w:delText>
          </w:r>
        </w:del>
      </w:ins>
      <w:del w:id="52" w:author="guorr" w:date="2023-03-21T18:02:00Z">
        <w:r w:rsidRPr="00425245" w:rsidDel="00F56C62">
          <w:rPr>
            <w:kern w:val="2"/>
            <w:lang w:eastAsia="zh-CN"/>
          </w:rPr>
          <w:delText>M.il-AITOM and M.ilef-AITOM</w:delText>
        </w:r>
      </w:del>
      <w:r w:rsidRPr="00425245">
        <w:rPr>
          <w:kern w:val="2"/>
          <w:lang w:eastAsia="zh-CN"/>
        </w:rPr>
        <w:t xml:space="preserve"> in ITU</w:t>
      </w:r>
      <w:ins w:id="53" w:author="wangych" w:date="2023-03-21T23:06:00Z">
        <w:r w:rsidR="008C2B9F">
          <w:rPr>
            <w:kern w:val="2"/>
            <w:lang w:eastAsia="zh-CN"/>
          </w:rPr>
          <w:t>-</w:t>
        </w:r>
      </w:ins>
      <w:del w:id="54" w:author="wangych" w:date="2023-03-21T23:06:00Z">
        <w:r w:rsidRPr="00425245" w:rsidDel="008C2B9F">
          <w:rPr>
            <w:kern w:val="2"/>
            <w:lang w:eastAsia="zh-CN"/>
          </w:rPr>
          <w:delText>.</w:delText>
        </w:r>
      </w:del>
      <w:r w:rsidRPr="00425245">
        <w:rPr>
          <w:kern w:val="2"/>
          <w:lang w:eastAsia="zh-CN"/>
        </w:rPr>
        <w:t xml:space="preserve">T SG2 </w:t>
      </w:r>
      <w:r w:rsidRPr="00425245">
        <w:rPr>
          <w:lang w:eastAsia="zh-CN"/>
        </w:rPr>
        <w:t>mainly focuses on determining intelligence level from Level 0 to Level 5 for AITOM based on qualitative analysis</w:t>
      </w:r>
      <w:r>
        <w:rPr>
          <w:lang w:eastAsia="zh-CN"/>
        </w:rPr>
        <w:t xml:space="preserve"> with evaluation criteria</w:t>
      </w:r>
      <w:del w:id="55" w:author="guo" w:date="2023-03-21T22:27:00Z">
        <w:r w:rsidDel="00061171">
          <w:rPr>
            <w:lang w:eastAsia="zh-CN"/>
          </w:rPr>
          <w:delText>l</w:delText>
        </w:r>
      </w:del>
      <w:r w:rsidRPr="00425245">
        <w:rPr>
          <w:lang w:eastAsia="zh-CN"/>
        </w:rPr>
        <w:t xml:space="preserve">. The characteristic </w:t>
      </w:r>
      <w:del w:id="56" w:author="guo" w:date="2023-03-21T22:29:00Z">
        <w:r w:rsidRPr="00425245" w:rsidDel="00266290">
          <w:rPr>
            <w:lang w:eastAsia="zh-CN"/>
          </w:rPr>
          <w:delText xml:space="preserve">features or </w:delText>
        </w:r>
      </w:del>
      <w:ins w:id="57" w:author="guo" w:date="2023-03-21T22:29:00Z">
        <w:r w:rsidR="006D6D11">
          <w:rPr>
            <w:lang w:eastAsia="zh-CN"/>
          </w:rPr>
          <w:t xml:space="preserve">of </w:t>
        </w:r>
      </w:ins>
      <w:r w:rsidRPr="00425245">
        <w:rPr>
          <w:lang w:eastAsia="zh-CN"/>
        </w:rPr>
        <w:t>criteria</w:t>
      </w:r>
      <w:del w:id="58" w:author="guo" w:date="2023-03-21T22:27:00Z">
        <w:r w:rsidRPr="00425245" w:rsidDel="00061171">
          <w:rPr>
            <w:lang w:eastAsia="zh-CN"/>
          </w:rPr>
          <w:delText>l</w:delText>
        </w:r>
      </w:del>
      <w:r w:rsidRPr="00425245">
        <w:rPr>
          <w:lang w:eastAsia="zh-CN"/>
        </w:rPr>
        <w:t xml:space="preserve"> </w:t>
      </w:r>
      <w:del w:id="59" w:author="guo" w:date="2023-03-21T22:30:00Z">
        <w:r w:rsidRPr="00425245" w:rsidDel="00AF2043">
          <w:rPr>
            <w:lang w:eastAsia="zh-CN"/>
          </w:rPr>
          <w:delText xml:space="preserve">of </w:delText>
        </w:r>
      </w:del>
      <w:ins w:id="60" w:author="guo" w:date="2023-03-21T22:30:00Z">
        <w:r w:rsidR="00AF2043">
          <w:rPr>
            <w:lang w:eastAsia="zh-CN"/>
          </w:rPr>
          <w:t>for</w:t>
        </w:r>
        <w:r w:rsidR="00AF2043" w:rsidRPr="00425245">
          <w:rPr>
            <w:lang w:eastAsia="zh-CN"/>
          </w:rPr>
          <w:t xml:space="preserve"> </w:t>
        </w:r>
      </w:ins>
      <w:r w:rsidRPr="00425245">
        <w:rPr>
          <w:lang w:eastAsia="zh-CN"/>
        </w:rPr>
        <w:t>intelligence level from Level 0 to Level 5 are descripted based on whether or to what extend AI capabilities are applied into system and particular operation tasks. And it is helpful to identify the shortcomings and give a guideline for planning intelligent evolution.</w:t>
      </w:r>
    </w:p>
    <w:p w14:paraId="0461DDDF" w14:textId="7E691F84" w:rsidR="007F6D60" w:rsidRPr="00425245" w:rsidRDefault="007F6D60" w:rsidP="007F6D60">
      <w:pPr>
        <w:overflowPunct w:val="0"/>
        <w:autoSpaceDE w:val="0"/>
        <w:autoSpaceDN w:val="0"/>
        <w:adjustRightInd w:val="0"/>
        <w:jc w:val="both"/>
        <w:textAlignment w:val="baseline"/>
        <w:rPr>
          <w:lang w:eastAsia="zh-CN"/>
        </w:rPr>
      </w:pPr>
      <w:r>
        <w:rPr>
          <w:lang w:eastAsia="zh-CN"/>
        </w:rPr>
        <w:t>Howe</w:t>
      </w:r>
      <w:r w:rsidRPr="00425245">
        <w:rPr>
          <w:lang w:eastAsia="zh-CN"/>
        </w:rPr>
        <w:t xml:space="preserve">ver, there are some challenges with this intelligence level evaluation. Firstly, the evaluation of intelligence level is relevant subjective as there is no quantitative targets or measurable methods. This cause lots of issues for different </w:t>
      </w:r>
      <w:r w:rsidR="005B45CF">
        <w:rPr>
          <w:rFonts w:hint="eastAsia"/>
          <w:lang w:eastAsia="zh-CN"/>
        </w:rPr>
        <w:t xml:space="preserve">telecom </w:t>
      </w:r>
      <w:r w:rsidRPr="00425245">
        <w:rPr>
          <w:lang w:eastAsia="zh-CN"/>
        </w:rPr>
        <w:t xml:space="preserve">operators to align their operation and management goals and strategies. Secondly, </w:t>
      </w:r>
      <w:r w:rsidRPr="00103E98">
        <w:rPr>
          <w:lang w:eastAsia="zh-CN"/>
        </w:rPr>
        <w:t xml:space="preserve">the </w:t>
      </w:r>
      <w:r>
        <w:rPr>
          <w:lang w:eastAsia="zh-CN"/>
        </w:rPr>
        <w:t>evaluation</w:t>
      </w:r>
      <w:r w:rsidRPr="00103E98">
        <w:rPr>
          <w:lang w:eastAsia="zh-CN"/>
        </w:rPr>
        <w:t xml:space="preserve"> tasks </w:t>
      </w:r>
      <w:r>
        <w:rPr>
          <w:lang w:eastAsia="zh-CN"/>
        </w:rPr>
        <w:t xml:space="preserve">proposed in </w:t>
      </w:r>
      <w:ins w:id="61" w:author="guorr" w:date="2023-03-21T18:03:00Z">
        <w:r w:rsidR="007D6D8C">
          <w:rPr>
            <w:rFonts w:hint="eastAsia"/>
            <w:kern w:val="2"/>
            <w:lang w:eastAsia="zh-CN"/>
          </w:rPr>
          <w:t>[</w:t>
        </w:r>
        <w:r w:rsidR="007D6D8C" w:rsidRPr="00F56C62">
          <w:rPr>
            <w:kern w:val="2"/>
            <w:lang w:eastAsia="zh-CN"/>
          </w:rPr>
          <w:t>ITU-T M.3385</w:t>
        </w:r>
        <w:r w:rsidR="007D6D8C">
          <w:rPr>
            <w:rFonts w:hint="eastAsia"/>
            <w:kern w:val="2"/>
            <w:lang w:eastAsia="zh-CN"/>
          </w:rPr>
          <w:t>]</w:t>
        </w:r>
      </w:ins>
      <w:del w:id="62" w:author="guorr" w:date="2023-03-21T18:03:00Z">
        <w:r w:rsidRPr="00103E98" w:rsidDel="007D6D8C">
          <w:rPr>
            <w:lang w:eastAsia="zh-CN"/>
          </w:rPr>
          <w:delText>M.ilef-AITOM</w:delText>
        </w:r>
      </w:del>
      <w:r w:rsidRPr="00103E98">
        <w:rPr>
          <w:lang w:eastAsia="zh-CN"/>
        </w:rPr>
        <w:t xml:space="preserve"> </w:t>
      </w:r>
      <w:r>
        <w:rPr>
          <w:lang w:eastAsia="zh-CN"/>
        </w:rPr>
        <w:t xml:space="preserve">are </w:t>
      </w:r>
      <w:r w:rsidRPr="00103E98">
        <w:rPr>
          <w:lang w:eastAsia="zh-CN"/>
        </w:rPr>
        <w:t xml:space="preserve">based on the </w:t>
      </w:r>
      <w:r>
        <w:rPr>
          <w:lang w:eastAsia="zh-CN"/>
        </w:rPr>
        <w:t>operation stage</w:t>
      </w:r>
      <w:r w:rsidRPr="00103E98">
        <w:rPr>
          <w:lang w:eastAsia="zh-CN"/>
        </w:rPr>
        <w:t xml:space="preserve">, aiming to introduce AI capabilities into the </w:t>
      </w:r>
      <w:r>
        <w:rPr>
          <w:lang w:eastAsia="zh-CN"/>
        </w:rPr>
        <w:t>activities</w:t>
      </w:r>
      <w:r w:rsidRPr="00103E98">
        <w:rPr>
          <w:lang w:eastAsia="zh-CN"/>
        </w:rPr>
        <w:t xml:space="preserve"> of telecom operation and management. </w:t>
      </w:r>
      <w:r>
        <w:rPr>
          <w:lang w:eastAsia="zh-CN"/>
        </w:rPr>
        <w:t>But t</w:t>
      </w:r>
      <w:r w:rsidRPr="00425245">
        <w:rPr>
          <w:lang w:eastAsia="zh-CN"/>
        </w:rPr>
        <w:t xml:space="preserve">he </w:t>
      </w:r>
      <w:proofErr w:type="gramStart"/>
      <w:r w:rsidRPr="00425245">
        <w:rPr>
          <w:lang w:eastAsia="zh-CN"/>
        </w:rPr>
        <w:t>ultimate goal</w:t>
      </w:r>
      <w:proofErr w:type="gramEnd"/>
      <w:r w:rsidRPr="00425245">
        <w:rPr>
          <w:lang w:eastAsia="zh-CN"/>
        </w:rPr>
        <w:t xml:space="preserve"> of introducing AI capabilities is not to use more AI, rather to improve the effectiveness and increase the enterprise benefits. </w:t>
      </w:r>
    </w:p>
    <w:p w14:paraId="39895FB2" w14:textId="07AEBCB7" w:rsidR="007F6D60" w:rsidRPr="00425245" w:rsidRDefault="007F6D60" w:rsidP="007F6D60">
      <w:pPr>
        <w:overflowPunct w:val="0"/>
        <w:autoSpaceDE w:val="0"/>
        <w:autoSpaceDN w:val="0"/>
        <w:adjustRightInd w:val="0"/>
        <w:jc w:val="both"/>
        <w:textAlignment w:val="baseline"/>
        <w:rPr>
          <w:lang w:eastAsia="zh-CN"/>
        </w:rPr>
      </w:pPr>
      <w:r w:rsidRPr="00425245">
        <w:rPr>
          <w:lang w:eastAsia="zh-CN"/>
        </w:rPr>
        <w:lastRenderedPageBreak/>
        <w:t xml:space="preserve">To summarise, </w:t>
      </w:r>
      <w:r w:rsidR="009D762B">
        <w:rPr>
          <w:rFonts w:eastAsia="Times New Roman"/>
          <w:lang w:eastAsia="zh-CN"/>
        </w:rPr>
        <w:t>i</w:t>
      </w:r>
      <w:r w:rsidR="009D762B" w:rsidRPr="003C3BD7">
        <w:rPr>
          <w:rFonts w:eastAsia="Times New Roman"/>
          <w:lang w:eastAsia="zh-CN"/>
        </w:rPr>
        <w:t xml:space="preserve">ntelligence </w:t>
      </w:r>
      <w:r w:rsidR="009D762B">
        <w:rPr>
          <w:rFonts w:eastAsia="Times New Roman"/>
          <w:lang w:eastAsia="zh-CN"/>
        </w:rPr>
        <w:t>l</w:t>
      </w:r>
      <w:r w:rsidR="009D762B" w:rsidRPr="003C3BD7">
        <w:rPr>
          <w:rFonts w:eastAsia="Times New Roman"/>
          <w:lang w:eastAsia="zh-CN"/>
        </w:rPr>
        <w:t xml:space="preserve">evels </w:t>
      </w:r>
      <w:r w:rsidR="009D762B">
        <w:rPr>
          <w:rFonts w:eastAsia="Times New Roman"/>
          <w:lang w:eastAsia="zh-CN"/>
        </w:rPr>
        <w:t xml:space="preserve">evaluation </w:t>
      </w:r>
      <w:r w:rsidR="009D762B" w:rsidRPr="003C3BD7">
        <w:rPr>
          <w:rFonts w:eastAsia="Times New Roman"/>
          <w:lang w:eastAsia="zh-CN"/>
        </w:rPr>
        <w:t xml:space="preserve">of AI enhanced </w:t>
      </w:r>
      <w:r w:rsidR="009D762B" w:rsidRPr="005C0EA9">
        <w:rPr>
          <w:rFonts w:eastAsia="Times New Roman"/>
          <w:lang w:eastAsia="zh-CN"/>
        </w:rPr>
        <w:t>T</w:t>
      </w:r>
      <w:r w:rsidR="009D762B" w:rsidRPr="003C3BD7">
        <w:rPr>
          <w:rFonts w:eastAsia="Times New Roman"/>
          <w:lang w:eastAsia="zh-CN"/>
        </w:rPr>
        <w:t>elecom Operation and Management</w:t>
      </w:r>
      <w:r w:rsidRPr="00425245">
        <w:rPr>
          <w:lang w:eastAsia="zh-CN"/>
        </w:rPr>
        <w:t xml:space="preserve"> needs further support with additional quantitative based evaluation methods. Also, the results of the evaluation should be value-oriented and provide more information on the effects and benefits of applying AI in terms of operation optimisation, cost reduction, service fulfilments, customer experience upgrade, etc. </w:t>
      </w:r>
    </w:p>
    <w:p w14:paraId="187C7279" w14:textId="66290588" w:rsidR="006C79E1" w:rsidRPr="00425245" w:rsidRDefault="007F6D60" w:rsidP="007F6D60">
      <w:pPr>
        <w:jc w:val="both"/>
        <w:rPr>
          <w:lang w:val="en-US" w:eastAsia="zh-CN"/>
        </w:rPr>
      </w:pPr>
      <w:del w:id="63" w:author="guorr" w:date="2023-03-21T18:03:00Z">
        <w:r w:rsidRPr="00425245" w:rsidDel="000B5D45">
          <w:rPr>
            <w:lang w:val="en-US" w:eastAsia="zh-CN"/>
          </w:rPr>
          <w:delText xml:space="preserve"> </w:delText>
        </w:r>
      </w:del>
      <w:r w:rsidR="006C79E1" w:rsidRPr="00425245">
        <w:rPr>
          <w:lang w:val="en-US" w:eastAsia="zh-CN"/>
        </w:rPr>
        <w:t>[TBD]</w:t>
      </w:r>
      <w:r w:rsidR="00FD21D1" w:rsidRPr="00425245">
        <w:rPr>
          <w:lang w:val="en-US" w:eastAsia="zh-CN"/>
        </w:rPr>
        <w:t xml:space="preserve"> </w:t>
      </w:r>
      <w:r w:rsidR="00FD21D1" w:rsidRPr="00425245">
        <w:rPr>
          <w:lang w:eastAsia="zh-CN"/>
        </w:rPr>
        <w:t>More detailed descriptions will be supplemented.</w:t>
      </w:r>
    </w:p>
    <w:p w14:paraId="29EDEF19" w14:textId="2AD4F9F6" w:rsidR="00AD51D5" w:rsidRPr="006957FE" w:rsidRDefault="006957FE" w:rsidP="006957FE">
      <w:pPr>
        <w:keepNext/>
        <w:keepLines/>
        <w:numPr>
          <w:ilvl w:val="0"/>
          <w:numId w:val="12"/>
        </w:numPr>
        <w:tabs>
          <w:tab w:val="left" w:pos="794"/>
          <w:tab w:val="left" w:pos="1191"/>
          <w:tab w:val="left" w:pos="1588"/>
          <w:tab w:val="left" w:pos="1985"/>
        </w:tabs>
        <w:overflowPunct w:val="0"/>
        <w:autoSpaceDE w:val="0"/>
        <w:autoSpaceDN w:val="0"/>
        <w:adjustRightInd w:val="0"/>
        <w:spacing w:before="360"/>
        <w:jc w:val="both"/>
        <w:textAlignment w:val="baseline"/>
        <w:outlineLvl w:val="0"/>
        <w:rPr>
          <w:b/>
          <w:lang w:val="en-US" w:eastAsia="zh-CN"/>
        </w:rPr>
      </w:pPr>
      <w:bookmarkStart w:id="64" w:name="_Toc130319474"/>
      <w:r w:rsidRPr="006957FE">
        <w:rPr>
          <w:b/>
          <w:lang w:eastAsia="zh-CN"/>
        </w:rPr>
        <w:t>Principle for effectiveness indicators identification</w:t>
      </w:r>
      <w:bookmarkEnd w:id="64"/>
      <w:r w:rsidRPr="006957FE">
        <w:rPr>
          <w:b/>
          <w:lang w:eastAsia="zh-CN"/>
        </w:rPr>
        <w:t xml:space="preserve"> </w:t>
      </w:r>
    </w:p>
    <w:p w14:paraId="6FD9C7F4" w14:textId="45A2DE3F" w:rsidR="009723C8" w:rsidRPr="00425245" w:rsidRDefault="00AD51D5" w:rsidP="0065269D">
      <w:pPr>
        <w:jc w:val="both"/>
        <w:rPr>
          <w:i/>
          <w:lang w:val="en-US" w:eastAsia="zh-CN"/>
        </w:rPr>
      </w:pPr>
      <w:r w:rsidRPr="00425245">
        <w:rPr>
          <w:rFonts w:eastAsia="SimSun"/>
          <w:i/>
          <w:color w:val="000000"/>
          <w:lang w:eastAsia="zh-CN"/>
        </w:rPr>
        <w:t xml:space="preserve">[Editor's Note] </w:t>
      </w:r>
      <w:r w:rsidRPr="00425245">
        <w:rPr>
          <w:i/>
          <w:lang w:eastAsia="zh-CN"/>
        </w:rPr>
        <w:t xml:space="preserve">This section describes general </w:t>
      </w:r>
      <w:r w:rsidR="009723C8" w:rsidRPr="00425245">
        <w:rPr>
          <w:i/>
          <w:lang w:eastAsia="zh-CN"/>
        </w:rPr>
        <w:t xml:space="preserve">principle </w:t>
      </w:r>
      <w:r w:rsidR="004D2D44">
        <w:rPr>
          <w:i/>
          <w:lang w:val="en-US" w:eastAsia="zh-CN"/>
        </w:rPr>
        <w:t>for</w:t>
      </w:r>
      <w:r w:rsidR="006924BC" w:rsidRPr="00425245">
        <w:rPr>
          <w:i/>
          <w:lang w:val="en-US" w:eastAsia="zh-CN"/>
        </w:rPr>
        <w:t xml:space="preserve"> </w:t>
      </w:r>
      <w:r w:rsidR="009723C8" w:rsidRPr="00425245">
        <w:rPr>
          <w:i/>
          <w:lang w:val="en-US" w:eastAsia="zh-CN"/>
        </w:rPr>
        <w:t>effectiveness</w:t>
      </w:r>
      <w:r w:rsidR="009723C8" w:rsidRPr="00EA1495">
        <w:rPr>
          <w:i/>
          <w:lang w:val="en-US" w:eastAsia="zh-CN"/>
        </w:rPr>
        <w:t xml:space="preserve"> </w:t>
      </w:r>
      <w:r w:rsidR="004D2D44" w:rsidRPr="00EA1495">
        <w:rPr>
          <w:i/>
          <w:lang w:eastAsia="zh-CN"/>
        </w:rPr>
        <w:t>indicators identification</w:t>
      </w:r>
      <w:r w:rsidR="009723C8" w:rsidRPr="00425245">
        <w:rPr>
          <w:i/>
          <w:lang w:val="en-US" w:eastAsia="zh-CN"/>
        </w:rPr>
        <w:t>.</w:t>
      </w:r>
    </w:p>
    <w:p w14:paraId="0893F033" w14:textId="60E81E1C" w:rsidR="003952B2" w:rsidRPr="00425245" w:rsidRDefault="003952B2" w:rsidP="0065269D">
      <w:pPr>
        <w:jc w:val="both"/>
        <w:rPr>
          <w:lang w:eastAsia="zh-CN"/>
        </w:rPr>
      </w:pPr>
      <w:r w:rsidRPr="00425245">
        <w:rPr>
          <w:lang w:eastAsia="zh-CN"/>
        </w:rPr>
        <w:t xml:space="preserve">The </w:t>
      </w:r>
      <w:r w:rsidR="00A310AD" w:rsidRPr="00425245">
        <w:rPr>
          <w:lang w:eastAsia="zh-CN"/>
        </w:rPr>
        <w:t>effectiveness evaluation</w:t>
      </w:r>
      <w:r w:rsidRPr="00425245">
        <w:rPr>
          <w:lang w:eastAsia="zh-CN"/>
        </w:rPr>
        <w:t xml:space="preserve"> should follow the following principles:</w:t>
      </w:r>
    </w:p>
    <w:p w14:paraId="3745C477" w14:textId="219EA8DA" w:rsidR="00AE4C0A" w:rsidRPr="00425245" w:rsidRDefault="00AE4C0A" w:rsidP="0065269D">
      <w:pPr>
        <w:pStyle w:val="ListParagraph"/>
        <w:numPr>
          <w:ilvl w:val="0"/>
          <w:numId w:val="29"/>
        </w:numPr>
        <w:ind w:firstLineChars="0"/>
        <w:jc w:val="both"/>
        <w:rPr>
          <w:lang w:eastAsia="zh-CN"/>
        </w:rPr>
      </w:pPr>
      <w:r w:rsidRPr="00425245">
        <w:rPr>
          <w:lang w:eastAsia="zh-CN"/>
        </w:rPr>
        <w:t xml:space="preserve">Quantifiable. The results of effectiveness </w:t>
      </w:r>
      <w:r w:rsidR="004D2D44">
        <w:rPr>
          <w:lang w:eastAsia="zh-CN"/>
        </w:rPr>
        <w:t>indicators</w:t>
      </w:r>
      <w:r w:rsidRPr="00425245">
        <w:rPr>
          <w:lang w:eastAsia="zh-CN"/>
        </w:rPr>
        <w:t xml:space="preserve"> </w:t>
      </w:r>
      <w:r w:rsidR="00EA055A">
        <w:rPr>
          <w:lang w:val="en-US"/>
        </w:rPr>
        <w:t>are</w:t>
      </w:r>
      <w:r w:rsidR="00EA055A" w:rsidRPr="007729FE">
        <w:rPr>
          <w:lang w:val="en-US"/>
        </w:rPr>
        <w:t xml:space="preserve"> required to</w:t>
      </w:r>
      <w:r w:rsidRPr="00425245">
        <w:rPr>
          <w:lang w:eastAsia="zh-CN"/>
        </w:rPr>
        <w:t xml:space="preserve"> calculated through real measurement data</w:t>
      </w:r>
      <w:r w:rsidR="001C7F56" w:rsidRPr="00425245">
        <w:rPr>
          <w:lang w:eastAsia="zh-CN"/>
        </w:rPr>
        <w:t xml:space="preserve"> and preferably accounted by system.</w:t>
      </w:r>
    </w:p>
    <w:p w14:paraId="2273960E" w14:textId="0A4FD7EB" w:rsidR="00AE4C0A" w:rsidRPr="00425245" w:rsidRDefault="00AE4C0A" w:rsidP="0065269D">
      <w:pPr>
        <w:pStyle w:val="ListParagraph"/>
        <w:numPr>
          <w:ilvl w:val="0"/>
          <w:numId w:val="29"/>
        </w:numPr>
        <w:ind w:firstLineChars="0"/>
        <w:jc w:val="both"/>
        <w:rPr>
          <w:lang w:eastAsia="zh-CN"/>
        </w:rPr>
      </w:pPr>
      <w:r w:rsidRPr="00425245">
        <w:rPr>
          <w:lang w:eastAsia="zh-CN"/>
        </w:rPr>
        <w:t>Objective.</w:t>
      </w:r>
      <w:r w:rsidRPr="00425245">
        <w:t xml:space="preserve"> </w:t>
      </w:r>
      <w:r w:rsidRPr="00425245">
        <w:rPr>
          <w:lang w:eastAsia="zh-CN"/>
        </w:rPr>
        <w:t xml:space="preserve">The effectiveness </w:t>
      </w:r>
      <w:r w:rsidR="00CC3851">
        <w:rPr>
          <w:lang w:eastAsia="zh-CN"/>
        </w:rPr>
        <w:t>indicators</w:t>
      </w:r>
      <w:r w:rsidR="00CC3851" w:rsidRPr="00425245">
        <w:rPr>
          <w:lang w:eastAsia="zh-CN"/>
        </w:rPr>
        <w:t xml:space="preserve"> </w:t>
      </w:r>
      <w:r w:rsidR="00EA055A">
        <w:rPr>
          <w:lang w:val="en-US"/>
        </w:rPr>
        <w:t>are</w:t>
      </w:r>
      <w:r w:rsidR="00EA055A" w:rsidRPr="007729FE">
        <w:rPr>
          <w:lang w:val="en-US"/>
        </w:rPr>
        <w:t xml:space="preserve"> required to</w:t>
      </w:r>
      <w:r w:rsidR="00EA055A" w:rsidRPr="00425245">
        <w:rPr>
          <w:lang w:eastAsia="zh-CN"/>
        </w:rPr>
        <w:t xml:space="preserve"> </w:t>
      </w:r>
      <w:r w:rsidRPr="00425245">
        <w:rPr>
          <w:lang w:eastAsia="zh-CN"/>
        </w:rPr>
        <w:t>not affected by human subjective factors, or the subjective impact is controllable and identifiable</w:t>
      </w:r>
      <w:r w:rsidR="00E0026C" w:rsidRPr="00425245">
        <w:rPr>
          <w:lang w:eastAsia="zh-CN"/>
        </w:rPr>
        <w:t>.</w:t>
      </w:r>
    </w:p>
    <w:p w14:paraId="78E53A4E" w14:textId="4D4776B7" w:rsidR="00AE4C0A" w:rsidRPr="00425245" w:rsidRDefault="00AE4C0A" w:rsidP="0065269D">
      <w:pPr>
        <w:pStyle w:val="ListParagraph"/>
        <w:numPr>
          <w:ilvl w:val="0"/>
          <w:numId w:val="29"/>
        </w:numPr>
        <w:ind w:firstLineChars="0"/>
        <w:jc w:val="both"/>
        <w:rPr>
          <w:lang w:eastAsia="zh-CN"/>
        </w:rPr>
      </w:pPr>
      <w:r w:rsidRPr="00425245">
        <w:rPr>
          <w:lang w:eastAsia="zh-CN"/>
        </w:rPr>
        <w:t xml:space="preserve">Transparent. The effectiveness </w:t>
      </w:r>
      <w:r w:rsidR="00CC3851">
        <w:rPr>
          <w:lang w:eastAsia="zh-CN"/>
        </w:rPr>
        <w:t>indicators</w:t>
      </w:r>
      <w:r w:rsidR="00CC3851" w:rsidRPr="00425245">
        <w:rPr>
          <w:lang w:eastAsia="zh-CN"/>
        </w:rPr>
        <w:t xml:space="preserve"> </w:t>
      </w:r>
      <w:r w:rsidR="00CC3851">
        <w:rPr>
          <w:lang w:eastAsia="zh-CN"/>
        </w:rPr>
        <w:t>definitions</w:t>
      </w:r>
      <w:r w:rsidRPr="00425245">
        <w:rPr>
          <w:lang w:eastAsia="zh-CN"/>
        </w:rPr>
        <w:t xml:space="preserve"> and </w:t>
      </w:r>
      <w:r w:rsidR="00CC3851">
        <w:rPr>
          <w:lang w:eastAsia="zh-CN"/>
        </w:rPr>
        <w:t xml:space="preserve">calculated </w:t>
      </w:r>
      <w:r w:rsidRPr="00425245">
        <w:rPr>
          <w:lang w:eastAsia="zh-CN"/>
        </w:rPr>
        <w:t xml:space="preserve">method </w:t>
      </w:r>
      <w:r w:rsidR="00EA055A">
        <w:rPr>
          <w:lang w:val="en-US"/>
        </w:rPr>
        <w:t>are</w:t>
      </w:r>
      <w:r w:rsidR="00EA055A" w:rsidRPr="007729FE">
        <w:rPr>
          <w:lang w:val="en-US"/>
        </w:rPr>
        <w:t xml:space="preserve"> required to</w:t>
      </w:r>
      <w:r w:rsidRPr="00425245">
        <w:rPr>
          <w:lang w:eastAsia="zh-CN"/>
        </w:rPr>
        <w:t xml:space="preserve"> be </w:t>
      </w:r>
      <w:r w:rsidR="005012D3" w:rsidRPr="00425245">
        <w:rPr>
          <w:lang w:eastAsia="zh-CN"/>
        </w:rPr>
        <w:t>open</w:t>
      </w:r>
      <w:r w:rsidR="0011787D">
        <w:rPr>
          <w:lang w:eastAsia="zh-CN"/>
        </w:rPr>
        <w:t xml:space="preserve"> and</w:t>
      </w:r>
      <w:r w:rsidR="004860BD" w:rsidRPr="00425245">
        <w:rPr>
          <w:lang w:eastAsia="zh-CN"/>
        </w:rPr>
        <w:t xml:space="preserve"> explicit</w:t>
      </w:r>
      <w:r w:rsidR="005012D3" w:rsidRPr="00425245">
        <w:rPr>
          <w:lang w:eastAsia="zh-CN"/>
        </w:rPr>
        <w:t>.</w:t>
      </w:r>
      <w:r w:rsidR="004860BD" w:rsidRPr="00425245">
        <w:t xml:space="preserve"> </w:t>
      </w:r>
      <w:proofErr w:type="gramStart"/>
      <w:r w:rsidR="004860BD" w:rsidRPr="00425245">
        <w:rPr>
          <w:lang w:eastAsia="zh-CN"/>
        </w:rPr>
        <w:t>In order to</w:t>
      </w:r>
      <w:proofErr w:type="gramEnd"/>
      <w:r w:rsidR="004860BD" w:rsidRPr="00425245">
        <w:rPr>
          <w:lang w:eastAsia="zh-CN"/>
        </w:rPr>
        <w:t xml:space="preserve"> facilitate the comparison, it </w:t>
      </w:r>
      <w:r w:rsidR="001C7F56" w:rsidRPr="00425245">
        <w:rPr>
          <w:lang w:eastAsia="zh-CN"/>
        </w:rPr>
        <w:t xml:space="preserve">could </w:t>
      </w:r>
      <w:r w:rsidR="004860BD" w:rsidRPr="00425245">
        <w:rPr>
          <w:lang w:eastAsia="zh-CN"/>
        </w:rPr>
        <w:t>make some limits in the definition description.</w:t>
      </w:r>
    </w:p>
    <w:p w14:paraId="06ACDB0E" w14:textId="7677D55B" w:rsidR="005012D3" w:rsidRPr="00425245" w:rsidRDefault="00AE4C0A" w:rsidP="0065269D">
      <w:pPr>
        <w:pStyle w:val="ListParagraph"/>
        <w:numPr>
          <w:ilvl w:val="0"/>
          <w:numId w:val="29"/>
        </w:numPr>
        <w:ind w:firstLineChars="0"/>
        <w:jc w:val="both"/>
        <w:rPr>
          <w:lang w:eastAsia="zh-CN"/>
        </w:rPr>
      </w:pPr>
      <w:r w:rsidRPr="00425245">
        <w:rPr>
          <w:lang w:eastAsia="zh-CN"/>
        </w:rPr>
        <w:t>Value-oriented.</w:t>
      </w:r>
      <w:r w:rsidR="005012D3" w:rsidRPr="00425245">
        <w:t xml:space="preserve"> </w:t>
      </w:r>
      <w:r w:rsidR="005012D3" w:rsidRPr="00425245">
        <w:rPr>
          <w:lang w:eastAsia="zh-CN"/>
        </w:rPr>
        <w:t xml:space="preserve">The effectiveness </w:t>
      </w:r>
      <w:r w:rsidR="00357E76">
        <w:rPr>
          <w:lang w:eastAsia="zh-CN"/>
        </w:rPr>
        <w:t>indicators</w:t>
      </w:r>
      <w:r w:rsidR="00357E76" w:rsidRPr="00425245">
        <w:rPr>
          <w:lang w:eastAsia="zh-CN"/>
        </w:rPr>
        <w:t xml:space="preserve"> </w:t>
      </w:r>
      <w:r w:rsidR="001D6F72">
        <w:rPr>
          <w:lang w:val="en-US"/>
        </w:rPr>
        <w:t>are</w:t>
      </w:r>
      <w:r w:rsidR="001D6F72" w:rsidRPr="007729FE">
        <w:rPr>
          <w:lang w:val="en-US"/>
        </w:rPr>
        <w:t xml:space="preserve"> required to</w:t>
      </w:r>
      <w:r w:rsidR="001D6F72" w:rsidRPr="00425245">
        <w:rPr>
          <w:lang w:eastAsia="zh-CN"/>
        </w:rPr>
        <w:t xml:space="preserve"> </w:t>
      </w:r>
      <w:r w:rsidR="005012D3" w:rsidRPr="00425245">
        <w:rPr>
          <w:lang w:eastAsia="zh-CN"/>
        </w:rPr>
        <w:t xml:space="preserve">consider practical benefits brought by </w:t>
      </w:r>
      <w:r w:rsidR="007A591C" w:rsidRPr="00425245">
        <w:rPr>
          <w:lang w:eastAsia="zh-CN"/>
        </w:rPr>
        <w:t>AITOM</w:t>
      </w:r>
      <w:r w:rsidR="005012D3" w:rsidRPr="00425245">
        <w:rPr>
          <w:lang w:eastAsia="zh-CN"/>
        </w:rPr>
        <w:t>,</w:t>
      </w:r>
      <w:r w:rsidR="005012D3" w:rsidRPr="00425245">
        <w:t xml:space="preserve"> </w:t>
      </w:r>
      <w:r w:rsidR="005012D3" w:rsidRPr="00425245">
        <w:rPr>
          <w:lang w:eastAsia="zh-CN"/>
        </w:rPr>
        <w:t xml:space="preserve">involving cost reduction, efficiency </w:t>
      </w:r>
      <w:r w:rsidR="006071EC" w:rsidRPr="00425245">
        <w:rPr>
          <w:lang w:eastAsia="zh-CN"/>
        </w:rPr>
        <w:t>improvement</w:t>
      </w:r>
      <w:r w:rsidR="005012D3" w:rsidRPr="00425245">
        <w:rPr>
          <w:lang w:eastAsia="zh-CN"/>
        </w:rPr>
        <w:t>, quality promotion, and</w:t>
      </w:r>
      <w:r w:rsidR="006071EC" w:rsidRPr="00425245">
        <w:t xml:space="preserve"> </w:t>
      </w:r>
      <w:r w:rsidR="006071EC" w:rsidRPr="00425245">
        <w:rPr>
          <w:lang w:eastAsia="zh-CN"/>
        </w:rPr>
        <w:t>revenue increase</w:t>
      </w:r>
      <w:r w:rsidR="0021225A" w:rsidRPr="00425245">
        <w:rPr>
          <w:lang w:eastAsia="zh-CN"/>
        </w:rPr>
        <w:t xml:space="preserve"> </w:t>
      </w:r>
      <w:r w:rsidR="005012D3" w:rsidRPr="00425245">
        <w:rPr>
          <w:lang w:eastAsia="zh-CN"/>
        </w:rPr>
        <w:t>in telecom operation and management activities.</w:t>
      </w:r>
    </w:p>
    <w:p w14:paraId="62686133" w14:textId="0161261C" w:rsidR="00AD51D5" w:rsidRPr="00425245" w:rsidRDefault="00AD51D5" w:rsidP="0065269D">
      <w:pPr>
        <w:jc w:val="both"/>
        <w:rPr>
          <w:lang w:eastAsia="zh-CN"/>
        </w:rPr>
      </w:pPr>
      <w:r w:rsidRPr="00425245">
        <w:rPr>
          <w:lang w:eastAsia="zh-CN"/>
        </w:rPr>
        <w:t xml:space="preserve">[TBD] </w:t>
      </w:r>
      <w:r w:rsidR="00974051" w:rsidRPr="00425245">
        <w:rPr>
          <w:lang w:eastAsia="zh-CN"/>
        </w:rPr>
        <w:t>More detailed descriptions will be supplemented.</w:t>
      </w:r>
    </w:p>
    <w:p w14:paraId="35B795FA" w14:textId="57D11862" w:rsidR="00A207CC" w:rsidRPr="006957FE" w:rsidRDefault="006957FE" w:rsidP="006957FE">
      <w:pPr>
        <w:keepNext/>
        <w:keepLines/>
        <w:numPr>
          <w:ilvl w:val="0"/>
          <w:numId w:val="12"/>
        </w:numPr>
        <w:tabs>
          <w:tab w:val="left" w:pos="794"/>
          <w:tab w:val="left" w:pos="1191"/>
          <w:tab w:val="left" w:pos="1588"/>
          <w:tab w:val="left" w:pos="1985"/>
        </w:tabs>
        <w:overflowPunct w:val="0"/>
        <w:autoSpaceDE w:val="0"/>
        <w:autoSpaceDN w:val="0"/>
        <w:adjustRightInd w:val="0"/>
        <w:spacing w:before="360"/>
        <w:jc w:val="both"/>
        <w:textAlignment w:val="baseline"/>
        <w:outlineLvl w:val="0"/>
        <w:rPr>
          <w:b/>
          <w:lang w:eastAsia="zh-CN"/>
        </w:rPr>
      </w:pPr>
      <w:bookmarkStart w:id="65" w:name="_Toc130319475"/>
      <w:r w:rsidRPr="006957FE">
        <w:rPr>
          <w:b/>
          <w:lang w:eastAsia="zh-CN"/>
        </w:rPr>
        <w:t>Overview of effectiveness indicators decomposition</w:t>
      </w:r>
      <w:bookmarkEnd w:id="65"/>
    </w:p>
    <w:p w14:paraId="0823D9B3" w14:textId="5A47733E" w:rsidR="00C161AF" w:rsidRPr="00425245" w:rsidRDefault="00D770BF" w:rsidP="0065269D">
      <w:pPr>
        <w:jc w:val="both"/>
        <w:rPr>
          <w:i/>
          <w:lang w:eastAsia="zh-CN"/>
        </w:rPr>
      </w:pPr>
      <w:r w:rsidRPr="00425245">
        <w:rPr>
          <w:rFonts w:eastAsia="SimSun"/>
          <w:i/>
          <w:color w:val="000000"/>
          <w:lang w:eastAsia="zh-CN"/>
        </w:rPr>
        <w:t xml:space="preserve">[Editor's Note] </w:t>
      </w:r>
      <w:r w:rsidRPr="00425245">
        <w:rPr>
          <w:i/>
          <w:lang w:eastAsia="zh-CN"/>
        </w:rPr>
        <w:t>This section</w:t>
      </w:r>
      <w:r w:rsidR="00B94117" w:rsidRPr="00425245">
        <w:rPr>
          <w:i/>
          <w:lang w:eastAsia="zh-CN"/>
        </w:rPr>
        <w:t xml:space="preserve"> describes</w:t>
      </w:r>
      <w:r w:rsidRPr="00425245">
        <w:rPr>
          <w:i/>
          <w:lang w:eastAsia="zh-CN"/>
        </w:rPr>
        <w:t xml:space="preserve"> </w:t>
      </w:r>
      <w:r w:rsidR="00B94117" w:rsidRPr="00425245">
        <w:rPr>
          <w:i/>
          <w:lang w:eastAsia="zh-CN"/>
        </w:rPr>
        <w:t xml:space="preserve">overview </w:t>
      </w:r>
      <w:r w:rsidR="00FB5AEC" w:rsidRPr="00425245">
        <w:rPr>
          <w:i/>
          <w:lang w:eastAsia="zh-CN"/>
        </w:rPr>
        <w:t xml:space="preserve">of effectiveness evaluation for </w:t>
      </w:r>
      <w:r w:rsidR="0007347D">
        <w:rPr>
          <w:i/>
          <w:lang w:eastAsia="zh-CN"/>
        </w:rPr>
        <w:t>AI enhanced telecom operation and management</w:t>
      </w:r>
      <w:r w:rsidR="00B94117" w:rsidRPr="00425245">
        <w:rPr>
          <w:i/>
          <w:lang w:eastAsia="zh-CN"/>
        </w:rPr>
        <w:t xml:space="preserve"> from 3 ultra-x ,3 zero-x and 9 self-x.</w:t>
      </w:r>
    </w:p>
    <w:p w14:paraId="0C3E5C62" w14:textId="60C980A1" w:rsidR="00C161AF" w:rsidRPr="00425245" w:rsidRDefault="00B94117" w:rsidP="0065269D">
      <w:pPr>
        <w:jc w:val="both"/>
        <w:rPr>
          <w:i/>
          <w:lang w:val="en-US" w:eastAsia="zh-CN"/>
        </w:rPr>
      </w:pPr>
      <w:r w:rsidRPr="00425245">
        <w:rPr>
          <w:lang w:eastAsia="zh-CN"/>
        </w:rPr>
        <w:t xml:space="preserve">Overview </w:t>
      </w:r>
      <w:r w:rsidR="00C161AF" w:rsidRPr="00425245">
        <w:rPr>
          <w:lang w:eastAsia="zh-CN"/>
        </w:rPr>
        <w:t xml:space="preserve">of effectiveness evaluation </w:t>
      </w:r>
      <w:r w:rsidR="00EA7B3E" w:rsidRPr="00EA7B3E">
        <w:rPr>
          <w:lang w:eastAsia="zh-CN"/>
        </w:rPr>
        <w:t xml:space="preserve">decomposition </w:t>
      </w:r>
      <w:r w:rsidR="00C161AF" w:rsidRPr="00425245">
        <w:rPr>
          <w:lang w:eastAsia="zh-CN"/>
        </w:rPr>
        <w:t xml:space="preserve">for </w:t>
      </w:r>
      <w:r w:rsidR="0007347D">
        <w:rPr>
          <w:lang w:eastAsia="zh-CN"/>
        </w:rPr>
        <w:t>AI enhanced telecom operation and management</w:t>
      </w:r>
      <w:r w:rsidR="00C161AF" w:rsidRPr="00425245">
        <w:rPr>
          <w:lang w:eastAsia="zh-CN"/>
        </w:rPr>
        <w:t xml:space="preserve"> is </w:t>
      </w:r>
      <w:r w:rsidR="00A03FB0" w:rsidRPr="00425245">
        <w:rPr>
          <w:lang w:eastAsia="zh-CN"/>
        </w:rPr>
        <w:t>depicted</w:t>
      </w:r>
      <w:r w:rsidR="00C161AF" w:rsidRPr="00425245">
        <w:rPr>
          <w:lang w:eastAsia="zh-CN"/>
        </w:rPr>
        <w:t xml:space="preserve"> in Figure</w:t>
      </w:r>
      <w:del w:id="66" w:author="guo" w:date="2023-03-21T22:16:00Z">
        <w:r w:rsidR="00C161AF" w:rsidRPr="00425245" w:rsidDel="00F80D61">
          <w:rPr>
            <w:lang w:eastAsia="zh-CN"/>
          </w:rPr>
          <w:delText>.</w:delText>
        </w:r>
      </w:del>
      <w:ins w:id="67" w:author="guo" w:date="2023-03-21T22:16:00Z">
        <w:r w:rsidR="00F80D61">
          <w:rPr>
            <w:lang w:eastAsia="zh-CN"/>
          </w:rPr>
          <w:t xml:space="preserve"> </w:t>
        </w:r>
      </w:ins>
      <w:r w:rsidR="00C161AF" w:rsidRPr="00425245">
        <w:rPr>
          <w:lang w:eastAsia="zh-CN"/>
        </w:rPr>
        <w:t>8-1</w:t>
      </w:r>
      <w:r w:rsidR="00CA623B" w:rsidRPr="00425245">
        <w:rPr>
          <w:lang w:eastAsia="zh-CN"/>
        </w:rPr>
        <w:t xml:space="preserve">. </w:t>
      </w:r>
      <w:r w:rsidR="00A32080" w:rsidRPr="00425245">
        <w:rPr>
          <w:lang w:eastAsia="zh-CN"/>
        </w:rPr>
        <w:t xml:space="preserve">The </w:t>
      </w:r>
      <w:r w:rsidR="00DF36BD" w:rsidRPr="00425245">
        <w:rPr>
          <w:lang w:eastAsia="zh-CN"/>
        </w:rPr>
        <w:t xml:space="preserve">effects and benefits of AITOM are </w:t>
      </w:r>
      <w:r w:rsidR="00F62440" w:rsidRPr="00425245">
        <w:rPr>
          <w:lang w:eastAsia="zh-CN"/>
        </w:rPr>
        <w:t>evaluated by t</w:t>
      </w:r>
      <w:r w:rsidR="00F9286C" w:rsidRPr="00425245">
        <w:rPr>
          <w:lang w:eastAsia="zh-CN"/>
        </w:rPr>
        <w:t xml:space="preserve">he </w:t>
      </w:r>
      <w:r w:rsidR="00F62440" w:rsidRPr="00425245">
        <w:rPr>
          <w:lang w:eastAsia="zh-CN"/>
        </w:rPr>
        <w:t xml:space="preserve">three </w:t>
      </w:r>
      <w:r w:rsidR="00DB4A1F" w:rsidRPr="00425245">
        <w:rPr>
          <w:lang w:eastAsia="zh-CN"/>
        </w:rPr>
        <w:t xml:space="preserve">dimensions </w:t>
      </w:r>
      <w:r w:rsidR="00F62440" w:rsidRPr="00425245">
        <w:rPr>
          <w:lang w:eastAsia="zh-CN"/>
        </w:rPr>
        <w:t>of</w:t>
      </w:r>
      <w:r w:rsidR="00D80222" w:rsidRPr="00425245">
        <w:rPr>
          <w:lang w:eastAsia="zh-CN"/>
        </w:rPr>
        <w:t xml:space="preserve"> customer, </w:t>
      </w:r>
      <w:proofErr w:type="gramStart"/>
      <w:r w:rsidR="005409A3" w:rsidRPr="00425245">
        <w:rPr>
          <w:lang w:eastAsia="zh-CN"/>
        </w:rPr>
        <w:t>service</w:t>
      </w:r>
      <w:proofErr w:type="gramEnd"/>
      <w:r w:rsidR="005409A3" w:rsidRPr="00425245">
        <w:rPr>
          <w:lang w:eastAsia="zh-CN"/>
        </w:rPr>
        <w:t xml:space="preserve"> </w:t>
      </w:r>
      <w:r w:rsidR="00D80222" w:rsidRPr="00425245">
        <w:rPr>
          <w:lang w:eastAsia="zh-CN"/>
        </w:rPr>
        <w:t xml:space="preserve">and </w:t>
      </w:r>
      <w:r w:rsidR="005409A3" w:rsidRPr="00425245">
        <w:rPr>
          <w:lang w:eastAsia="zh-CN"/>
        </w:rPr>
        <w:t>cloud network operation</w:t>
      </w:r>
      <w:r w:rsidR="00F62440" w:rsidRPr="00425245">
        <w:rPr>
          <w:lang w:eastAsia="zh-CN"/>
        </w:rPr>
        <w:t>.</w:t>
      </w:r>
      <w:r w:rsidR="00B44EB3">
        <w:rPr>
          <w:lang w:eastAsia="zh-CN"/>
        </w:rPr>
        <w:t xml:space="preserve"> </w:t>
      </w:r>
      <w:r w:rsidR="00F62440" w:rsidRPr="00425245">
        <w:rPr>
          <w:lang w:eastAsia="zh-CN"/>
        </w:rPr>
        <w:t xml:space="preserve"> </w:t>
      </w:r>
    </w:p>
    <w:p w14:paraId="61525A26" w14:textId="2FF26E42" w:rsidR="00D770BF" w:rsidRPr="00425245" w:rsidRDefault="00D770BF" w:rsidP="00E3736A">
      <w:pPr>
        <w:jc w:val="center"/>
        <w:rPr>
          <w:lang w:eastAsia="zh-CN"/>
        </w:rPr>
      </w:pPr>
      <w:r w:rsidRPr="00425245">
        <w:rPr>
          <w:noProof/>
          <w:lang w:val="en-US" w:eastAsia="zh-CN"/>
        </w:rPr>
        <w:lastRenderedPageBreak/>
        <w:drawing>
          <wp:inline distT="0" distB="0" distL="0" distR="0" wp14:anchorId="480AE60D" wp14:editId="5521B6C5">
            <wp:extent cx="3264877" cy="366096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78307" cy="3676024"/>
                    </a:xfrm>
                    <a:prstGeom prst="rect">
                      <a:avLst/>
                    </a:prstGeom>
                    <a:noFill/>
                  </pic:spPr>
                </pic:pic>
              </a:graphicData>
            </a:graphic>
          </wp:inline>
        </w:drawing>
      </w:r>
    </w:p>
    <w:p w14:paraId="3ECAE9D1" w14:textId="10B2EDE5" w:rsidR="00C161AF" w:rsidRPr="00EA7B3E" w:rsidRDefault="00C161AF" w:rsidP="008572FC">
      <w:pPr>
        <w:jc w:val="center"/>
        <w:rPr>
          <w:b/>
          <w:lang w:eastAsia="zh-CN"/>
        </w:rPr>
      </w:pPr>
      <w:r w:rsidRPr="00EA7B3E">
        <w:rPr>
          <w:b/>
          <w:lang w:eastAsia="zh-CN"/>
        </w:rPr>
        <w:t>Figure 8-1.</w:t>
      </w:r>
      <w:r w:rsidR="005209D5" w:rsidRPr="00EA7B3E">
        <w:rPr>
          <w:b/>
          <w:lang w:eastAsia="zh-CN"/>
        </w:rPr>
        <w:t xml:space="preserve"> </w:t>
      </w:r>
      <w:r w:rsidR="00EA7B3E" w:rsidRPr="00EA7B3E">
        <w:rPr>
          <w:b/>
          <w:lang w:eastAsia="zh-CN"/>
        </w:rPr>
        <w:t>Overview of effectiveness evaluation decomposition</w:t>
      </w:r>
    </w:p>
    <w:p w14:paraId="728971B7" w14:textId="42E17F18" w:rsidR="00286C9E" w:rsidRPr="00425245" w:rsidRDefault="00D770BF" w:rsidP="0065269D">
      <w:pPr>
        <w:jc w:val="both"/>
        <w:rPr>
          <w:lang w:eastAsia="zh-CN"/>
        </w:rPr>
      </w:pPr>
      <w:r w:rsidRPr="00425245">
        <w:rPr>
          <w:lang w:eastAsia="zh-CN"/>
        </w:rPr>
        <w:t xml:space="preserve">[TBD] </w:t>
      </w:r>
      <w:r w:rsidR="00762B47" w:rsidRPr="00425245">
        <w:rPr>
          <w:rFonts w:eastAsia="SimSun"/>
          <w:i/>
          <w:color w:val="000000"/>
          <w:lang w:eastAsia="zh-CN"/>
        </w:rPr>
        <w:t>More detailed descriptions will be supplemented.</w:t>
      </w:r>
    </w:p>
    <w:p w14:paraId="363A18D3" w14:textId="03D95809" w:rsidR="00AD51D5" w:rsidRPr="0042719D" w:rsidRDefault="0042719D" w:rsidP="0065269D">
      <w:pPr>
        <w:keepNext/>
        <w:keepLines/>
        <w:numPr>
          <w:ilvl w:val="0"/>
          <w:numId w:val="12"/>
        </w:numPr>
        <w:tabs>
          <w:tab w:val="left" w:pos="794"/>
          <w:tab w:val="left" w:pos="1191"/>
          <w:tab w:val="left" w:pos="1588"/>
          <w:tab w:val="left" w:pos="1985"/>
        </w:tabs>
        <w:overflowPunct w:val="0"/>
        <w:autoSpaceDE w:val="0"/>
        <w:autoSpaceDN w:val="0"/>
        <w:adjustRightInd w:val="0"/>
        <w:spacing w:before="360"/>
        <w:jc w:val="both"/>
        <w:textAlignment w:val="baseline"/>
        <w:outlineLvl w:val="0"/>
        <w:rPr>
          <w:b/>
          <w:lang w:eastAsia="zh-CN"/>
        </w:rPr>
      </w:pPr>
      <w:bookmarkStart w:id="68" w:name="_Toc130319476"/>
      <w:r w:rsidRPr="0042719D">
        <w:rPr>
          <w:b/>
          <w:lang w:eastAsia="zh-CN"/>
        </w:rPr>
        <w:t xml:space="preserve">Dimensions of effectiveness </w:t>
      </w:r>
      <w:r w:rsidRPr="0042719D">
        <w:rPr>
          <w:b/>
          <w:lang w:val="en-US" w:eastAsia="zh-CN"/>
        </w:rPr>
        <w:t>indicators</w:t>
      </w:r>
      <w:bookmarkEnd w:id="68"/>
    </w:p>
    <w:p w14:paraId="357EDF64" w14:textId="785D8EA0" w:rsidR="004E688B" w:rsidRPr="00425245" w:rsidRDefault="00975D56" w:rsidP="0065269D">
      <w:pPr>
        <w:jc w:val="both"/>
        <w:rPr>
          <w:i/>
          <w:lang w:eastAsia="zh-CN"/>
        </w:rPr>
      </w:pPr>
      <w:r w:rsidRPr="00425245">
        <w:rPr>
          <w:rFonts w:eastAsia="SimSun"/>
          <w:i/>
          <w:color w:val="000000"/>
          <w:lang w:eastAsia="zh-CN"/>
        </w:rPr>
        <w:t xml:space="preserve">[Editor's Note] </w:t>
      </w:r>
      <w:r w:rsidRPr="00425245">
        <w:rPr>
          <w:rFonts w:eastAsia="Times New Roman"/>
          <w:i/>
          <w:szCs w:val="20"/>
          <w:lang w:eastAsia="zh-CN"/>
        </w:rPr>
        <w:t>This chapter will describe the</w:t>
      </w:r>
      <w:r w:rsidR="00425245" w:rsidRPr="00425245">
        <w:rPr>
          <w:rFonts w:eastAsia="Times New Roman"/>
          <w:i/>
          <w:szCs w:val="20"/>
          <w:lang w:eastAsia="zh-CN"/>
        </w:rPr>
        <w:t xml:space="preserve"> </w:t>
      </w:r>
      <w:r w:rsidR="006D65D5">
        <w:rPr>
          <w:rFonts w:hint="eastAsia"/>
          <w:i/>
          <w:szCs w:val="20"/>
          <w:lang w:eastAsia="zh-CN"/>
        </w:rPr>
        <w:t>d</w:t>
      </w:r>
      <w:r w:rsidR="006D65D5" w:rsidRPr="006D65D5">
        <w:rPr>
          <w:i/>
          <w:szCs w:val="20"/>
          <w:lang w:eastAsia="zh-CN"/>
        </w:rPr>
        <w:t xml:space="preserve">imensions </w:t>
      </w:r>
      <w:r w:rsidR="007D3FA2">
        <w:rPr>
          <w:i/>
          <w:szCs w:val="20"/>
          <w:lang w:eastAsia="zh-CN"/>
        </w:rPr>
        <w:t>and sub-</w:t>
      </w:r>
      <w:r w:rsidR="0093671F">
        <w:rPr>
          <w:i/>
          <w:szCs w:val="20"/>
          <w:lang w:eastAsia="zh-CN"/>
        </w:rPr>
        <w:t>dimensions</w:t>
      </w:r>
      <w:r w:rsidR="007D3FA2">
        <w:rPr>
          <w:i/>
          <w:szCs w:val="20"/>
          <w:lang w:eastAsia="zh-CN"/>
        </w:rPr>
        <w:t xml:space="preserve"> </w:t>
      </w:r>
      <w:r w:rsidRPr="00425245">
        <w:rPr>
          <w:rFonts w:eastAsia="Times New Roman"/>
          <w:i/>
          <w:szCs w:val="20"/>
          <w:lang w:eastAsia="zh-CN"/>
        </w:rPr>
        <w:t>for effectiveness evaluation</w:t>
      </w:r>
      <w:r w:rsidR="005F2436" w:rsidRPr="00425245">
        <w:rPr>
          <w:rFonts w:eastAsia="Times New Roman"/>
          <w:i/>
          <w:szCs w:val="20"/>
          <w:lang w:eastAsia="zh-CN"/>
        </w:rPr>
        <w:t>.</w:t>
      </w:r>
    </w:p>
    <w:p w14:paraId="6AAA74B9" w14:textId="0A3BB03B" w:rsidR="00BF05A2" w:rsidRPr="00425245" w:rsidRDefault="00BF05A2" w:rsidP="0065269D">
      <w:pPr>
        <w:pStyle w:val="Heading2"/>
        <w:numPr>
          <w:ilvl w:val="1"/>
          <w:numId w:val="0"/>
        </w:numPr>
        <w:tabs>
          <w:tab w:val="left" w:pos="576"/>
        </w:tabs>
        <w:spacing w:after="60"/>
        <w:ind w:left="576" w:hanging="576"/>
        <w:jc w:val="both"/>
        <w:rPr>
          <w:bCs/>
          <w:lang w:val="en-US"/>
        </w:rPr>
      </w:pPr>
      <w:bookmarkStart w:id="69" w:name="_Toc130319477"/>
      <w:r w:rsidRPr="00425245">
        <w:rPr>
          <w:rFonts w:eastAsiaTheme="minorEastAsia"/>
          <w:lang w:val="en-US" w:eastAsia="zh-CN"/>
        </w:rPr>
        <w:t>9.1</w:t>
      </w:r>
      <w:r w:rsidR="005660F9" w:rsidRPr="00425245">
        <w:t xml:space="preserve"> </w:t>
      </w:r>
      <w:r w:rsidR="000C77CA">
        <w:t>Sub-dimensions</w:t>
      </w:r>
      <w:r w:rsidR="00932A1B" w:rsidRPr="00425245">
        <w:t xml:space="preserve"> </w:t>
      </w:r>
      <w:r w:rsidR="00805A38">
        <w:t>of</w:t>
      </w:r>
      <w:r w:rsidR="00932A1B" w:rsidRPr="00425245">
        <w:t xml:space="preserve"> </w:t>
      </w:r>
      <w:r w:rsidRPr="00425245">
        <w:rPr>
          <w:bCs/>
          <w:lang w:val="en-US"/>
        </w:rPr>
        <w:t>ultra-premium customer experience</w:t>
      </w:r>
      <w:bookmarkEnd w:id="69"/>
    </w:p>
    <w:p w14:paraId="284CC7D5" w14:textId="3F6D7042" w:rsidR="00BF05A2" w:rsidRPr="00425245" w:rsidRDefault="00125236" w:rsidP="0065269D">
      <w:pPr>
        <w:jc w:val="both"/>
        <w:rPr>
          <w:bCs/>
          <w:lang w:val="en-US"/>
        </w:rPr>
      </w:pPr>
      <w:r w:rsidRPr="00425245">
        <w:rPr>
          <w:lang w:val="en-US" w:eastAsia="zh-CN"/>
        </w:rPr>
        <w:t xml:space="preserve">To realize the </w:t>
      </w:r>
      <w:r w:rsidR="00C93D83" w:rsidRPr="00425245">
        <w:rPr>
          <w:lang w:val="en-US" w:eastAsia="zh-CN"/>
        </w:rPr>
        <w:t xml:space="preserve">vision of </w:t>
      </w:r>
      <w:r w:rsidRPr="00425245">
        <w:rPr>
          <w:bCs/>
          <w:lang w:val="en-US"/>
        </w:rPr>
        <w:t xml:space="preserve">ultra-premium customer experience, </w:t>
      </w:r>
      <w:r w:rsidR="00EE370A" w:rsidRPr="00425245">
        <w:t>requirements for</w:t>
      </w:r>
      <w:r w:rsidR="00EE370A" w:rsidRPr="00425245">
        <w:rPr>
          <w:bCs/>
          <w:lang w:val="en-US"/>
        </w:rPr>
        <w:t xml:space="preserve"> </w:t>
      </w:r>
      <w:r w:rsidR="00AF66D1" w:rsidRPr="00425245">
        <w:rPr>
          <w:bCs/>
          <w:lang w:val="en-US"/>
        </w:rPr>
        <w:t>e</w:t>
      </w:r>
      <w:r w:rsidR="00EE370A" w:rsidRPr="00425245">
        <w:rPr>
          <w:bCs/>
          <w:lang w:val="en-US"/>
        </w:rPr>
        <w:t>valuation</w:t>
      </w:r>
      <w:r w:rsidR="00AF66D1" w:rsidRPr="00425245">
        <w:rPr>
          <w:bCs/>
          <w:lang w:val="en-US"/>
        </w:rPr>
        <w:t xml:space="preserve"> </w:t>
      </w:r>
      <w:r w:rsidR="00874A70" w:rsidRPr="00425245">
        <w:rPr>
          <w:bCs/>
          <w:lang w:val="en-US"/>
        </w:rPr>
        <w:t xml:space="preserve">in terms of </w:t>
      </w:r>
      <w:r w:rsidR="00C91EE6" w:rsidRPr="00425245">
        <w:rPr>
          <w:bCs/>
          <w:lang w:val="en-US"/>
        </w:rPr>
        <w:t xml:space="preserve">customer side </w:t>
      </w:r>
      <w:r w:rsidR="00AF66D1" w:rsidRPr="00425245">
        <w:rPr>
          <w:bCs/>
          <w:lang w:val="en-US"/>
        </w:rPr>
        <w:t xml:space="preserve">focus on goals of </w:t>
      </w:r>
      <w:r w:rsidR="00AF66D1" w:rsidRPr="00425245">
        <w:rPr>
          <w:lang w:val="en-US" w:eastAsia="zh-CN"/>
        </w:rPr>
        <w:t>zero-touch, zero-wait, zero-trouble and zero</w:t>
      </w:r>
      <w:ins w:id="70" w:author="wangych" w:date="2023-03-21T23:08:00Z">
        <w:r w:rsidR="008C2B9F">
          <w:rPr>
            <w:lang w:val="en-US" w:eastAsia="zh-CN"/>
          </w:rPr>
          <w:t>-</w:t>
        </w:r>
      </w:ins>
      <w:del w:id="71" w:author="wangych" w:date="2023-03-21T23:08:00Z">
        <w:r w:rsidR="00AF66D1" w:rsidRPr="00425245" w:rsidDel="008C2B9F">
          <w:rPr>
            <w:lang w:val="en-US" w:eastAsia="zh-CN"/>
          </w:rPr>
          <w:delText xml:space="preserve"> </w:delText>
        </w:r>
      </w:del>
      <w:r w:rsidR="00AF66D1" w:rsidRPr="00425245">
        <w:rPr>
          <w:lang w:val="en-US" w:eastAsia="zh-CN"/>
        </w:rPr>
        <w:t>awareness.</w:t>
      </w:r>
    </w:p>
    <w:p w14:paraId="1B1F07DB" w14:textId="608C1FEB" w:rsidR="00AF66D1" w:rsidRPr="00425245" w:rsidRDefault="00AF66D1" w:rsidP="0065269D">
      <w:pPr>
        <w:jc w:val="both"/>
        <w:rPr>
          <w:lang w:val="en-US" w:eastAsia="zh-CN"/>
        </w:rPr>
      </w:pPr>
      <w:r w:rsidRPr="00425245">
        <w:rPr>
          <w:lang w:val="en-US" w:eastAsia="zh-CN"/>
        </w:rPr>
        <w:t>Zero-touch</w:t>
      </w:r>
      <w:r w:rsidRPr="00425245">
        <w:rPr>
          <w:bCs/>
          <w:lang w:eastAsia="zh-CN"/>
        </w:rPr>
        <w:t xml:space="preserve"> refers to</w:t>
      </w:r>
      <w:r w:rsidRPr="00425245">
        <w:rPr>
          <w:lang w:val="en-US" w:eastAsia="zh-CN"/>
        </w:rPr>
        <w:t xml:space="preserve"> </w:t>
      </w:r>
      <w:r w:rsidR="00AF3CE4" w:rsidRPr="00425245">
        <w:rPr>
          <w:lang w:val="en-US" w:eastAsia="zh-CN"/>
        </w:rPr>
        <w:t>effectiveness of end</w:t>
      </w:r>
      <w:r w:rsidRPr="00425245">
        <w:rPr>
          <w:lang w:val="en-US" w:eastAsia="zh-CN"/>
        </w:rPr>
        <w:t xml:space="preserve">-to-end online </w:t>
      </w:r>
      <w:r w:rsidR="00177A97" w:rsidRPr="00425245">
        <w:t xml:space="preserve">digitalized and one-click </w:t>
      </w:r>
      <w:r w:rsidRPr="00425245">
        <w:rPr>
          <w:lang w:val="en-US" w:eastAsia="zh-CN"/>
        </w:rPr>
        <w:t>self-service</w:t>
      </w:r>
      <w:r w:rsidR="00B20365" w:rsidRPr="00425245">
        <w:rPr>
          <w:lang w:val="en-US" w:eastAsia="zh-CN"/>
        </w:rPr>
        <w:t xml:space="preserve"> capabilities</w:t>
      </w:r>
      <w:r w:rsidR="00177A97" w:rsidRPr="00425245">
        <w:rPr>
          <w:lang w:val="en-US" w:eastAsia="zh-CN"/>
        </w:rPr>
        <w:t xml:space="preserve"> including</w:t>
      </w:r>
      <w:r w:rsidRPr="00425245">
        <w:rPr>
          <w:lang w:val="en-US" w:eastAsia="zh-CN"/>
        </w:rPr>
        <w:t xml:space="preserve"> </w:t>
      </w:r>
      <w:r w:rsidR="00177A97" w:rsidRPr="00425245">
        <w:rPr>
          <w:lang w:val="en-US" w:eastAsia="zh-CN"/>
        </w:rPr>
        <w:t>self-</w:t>
      </w:r>
      <w:r w:rsidRPr="00425245">
        <w:rPr>
          <w:lang w:val="en-US" w:eastAsia="zh-CN"/>
        </w:rPr>
        <w:t>ordering,</w:t>
      </w:r>
      <w:r w:rsidR="00177A97" w:rsidRPr="00425245">
        <w:rPr>
          <w:lang w:val="en-US" w:eastAsia="zh-CN"/>
        </w:rPr>
        <w:t xml:space="preserve"> self-</w:t>
      </w:r>
      <w:r w:rsidRPr="00425245">
        <w:rPr>
          <w:lang w:val="en-US" w:eastAsia="zh-CN"/>
        </w:rPr>
        <w:t xml:space="preserve">change, </w:t>
      </w:r>
      <w:r w:rsidR="00177A97" w:rsidRPr="00425245">
        <w:rPr>
          <w:lang w:val="en-US" w:eastAsia="zh-CN"/>
        </w:rPr>
        <w:t>self-</w:t>
      </w:r>
      <w:proofErr w:type="gramStart"/>
      <w:r w:rsidRPr="00425245">
        <w:rPr>
          <w:lang w:val="en-US" w:eastAsia="zh-CN"/>
        </w:rPr>
        <w:t>maintenance</w:t>
      </w:r>
      <w:proofErr w:type="gramEnd"/>
      <w:r w:rsidR="00177A97" w:rsidRPr="00425245">
        <w:rPr>
          <w:lang w:val="en-US" w:eastAsia="zh-CN"/>
        </w:rPr>
        <w:t xml:space="preserve"> and</w:t>
      </w:r>
      <w:r w:rsidRPr="00425245">
        <w:rPr>
          <w:lang w:val="en-US" w:eastAsia="zh-CN"/>
        </w:rPr>
        <w:t xml:space="preserve"> </w:t>
      </w:r>
      <w:r w:rsidR="00177A97" w:rsidRPr="00425245">
        <w:rPr>
          <w:lang w:val="en-US" w:eastAsia="zh-CN"/>
        </w:rPr>
        <w:t>self-</w:t>
      </w:r>
      <w:r w:rsidRPr="00425245">
        <w:rPr>
          <w:lang w:val="en-US" w:eastAsia="zh-CN"/>
        </w:rPr>
        <w:t>management</w:t>
      </w:r>
      <w:r w:rsidR="00177A97" w:rsidRPr="00425245">
        <w:rPr>
          <w:lang w:val="en-US" w:eastAsia="zh-CN"/>
        </w:rPr>
        <w:t>.</w:t>
      </w:r>
    </w:p>
    <w:p w14:paraId="2F90C1AC" w14:textId="0EB1EB03" w:rsidR="00AF66D1" w:rsidRPr="00425245" w:rsidRDefault="00AF66D1" w:rsidP="0065269D">
      <w:pPr>
        <w:jc w:val="both"/>
        <w:rPr>
          <w:lang w:val="en-US" w:eastAsia="zh-CN"/>
        </w:rPr>
      </w:pPr>
      <w:r w:rsidRPr="00425245">
        <w:rPr>
          <w:lang w:val="en-US" w:eastAsia="zh-CN"/>
        </w:rPr>
        <w:t>Zero</w:t>
      </w:r>
      <w:r w:rsidR="00466878" w:rsidRPr="00425245">
        <w:rPr>
          <w:lang w:val="en-US" w:eastAsia="zh-CN"/>
        </w:rPr>
        <w:t>-</w:t>
      </w:r>
      <w:r w:rsidRPr="00425245">
        <w:rPr>
          <w:lang w:val="en-US" w:eastAsia="zh-CN"/>
        </w:rPr>
        <w:t>wait</w:t>
      </w:r>
      <w:del w:id="72" w:author="wangych" w:date="2023-03-21T23:08:00Z">
        <w:r w:rsidRPr="00425245" w:rsidDel="008C2B9F">
          <w:rPr>
            <w:lang w:val="en-US" w:eastAsia="zh-CN"/>
          </w:rPr>
          <w:delText>ing</w:delText>
        </w:r>
      </w:del>
      <w:r w:rsidR="00177A97" w:rsidRPr="00425245">
        <w:rPr>
          <w:bCs/>
          <w:lang w:eastAsia="zh-CN"/>
        </w:rPr>
        <w:t xml:space="preserve"> refers to</w:t>
      </w:r>
      <w:r w:rsidR="00177A97" w:rsidRPr="00425245">
        <w:rPr>
          <w:lang w:val="en-US" w:eastAsia="zh-CN"/>
        </w:rPr>
        <w:t xml:space="preserve"> effectiveness of </w:t>
      </w:r>
      <w:r w:rsidRPr="00425245">
        <w:rPr>
          <w:lang w:val="en-US" w:eastAsia="zh-CN"/>
        </w:rPr>
        <w:t>customer-oriented rapid response</w:t>
      </w:r>
      <w:r w:rsidR="00177A97" w:rsidRPr="00425245">
        <w:rPr>
          <w:lang w:val="en-US" w:eastAsia="zh-CN"/>
        </w:rPr>
        <w:t xml:space="preserve"> capabilities including </w:t>
      </w:r>
      <w:r w:rsidRPr="00425245">
        <w:rPr>
          <w:lang w:val="en-US" w:eastAsia="zh-CN"/>
        </w:rPr>
        <w:t xml:space="preserve">real-time </w:t>
      </w:r>
      <w:r w:rsidR="00177A97" w:rsidRPr="00425245">
        <w:rPr>
          <w:lang w:val="en-US" w:eastAsia="zh-CN"/>
        </w:rPr>
        <w:t xml:space="preserve">service provision </w:t>
      </w:r>
      <w:r w:rsidRPr="00425245">
        <w:rPr>
          <w:lang w:val="en-US" w:eastAsia="zh-CN"/>
        </w:rPr>
        <w:t>and rapid troubleshooting</w:t>
      </w:r>
      <w:r w:rsidR="00D4708F">
        <w:rPr>
          <w:rFonts w:hint="eastAsia"/>
          <w:lang w:val="en-US" w:eastAsia="zh-CN"/>
        </w:rPr>
        <w:t>.</w:t>
      </w:r>
    </w:p>
    <w:p w14:paraId="5F62B9BA" w14:textId="6975C759" w:rsidR="00AF66D1" w:rsidRPr="00425245" w:rsidRDefault="00AF66D1" w:rsidP="0065269D">
      <w:pPr>
        <w:jc w:val="both"/>
        <w:rPr>
          <w:lang w:val="en-US" w:eastAsia="zh-CN"/>
        </w:rPr>
      </w:pPr>
      <w:r w:rsidRPr="00425245">
        <w:rPr>
          <w:lang w:val="en-US" w:eastAsia="zh-CN"/>
        </w:rPr>
        <w:t>Zero</w:t>
      </w:r>
      <w:r w:rsidR="00466878" w:rsidRPr="00425245">
        <w:rPr>
          <w:lang w:val="en-US" w:eastAsia="zh-CN"/>
        </w:rPr>
        <w:t>-</w:t>
      </w:r>
      <w:del w:id="73" w:author="wangych" w:date="2023-03-21T23:08:00Z">
        <w:r w:rsidRPr="00425245" w:rsidDel="008C2B9F">
          <w:rPr>
            <w:lang w:val="en-US" w:eastAsia="zh-CN"/>
          </w:rPr>
          <w:delText xml:space="preserve">failure </w:delText>
        </w:r>
      </w:del>
      <w:ins w:id="74" w:author="wangych" w:date="2023-03-21T23:08:00Z">
        <w:r w:rsidR="008C2B9F">
          <w:rPr>
            <w:lang w:val="en-US" w:eastAsia="zh-CN"/>
          </w:rPr>
          <w:t>trouble</w:t>
        </w:r>
        <w:r w:rsidR="008C2B9F" w:rsidRPr="00425245">
          <w:rPr>
            <w:lang w:val="en-US" w:eastAsia="zh-CN"/>
          </w:rPr>
          <w:t xml:space="preserve"> </w:t>
        </w:r>
      </w:ins>
      <w:r w:rsidR="00177A97" w:rsidRPr="00425245">
        <w:rPr>
          <w:bCs/>
          <w:lang w:eastAsia="zh-CN"/>
        </w:rPr>
        <w:t>refers to</w:t>
      </w:r>
      <w:r w:rsidR="00177A97" w:rsidRPr="00425245">
        <w:rPr>
          <w:lang w:val="en-US" w:eastAsia="zh-CN"/>
        </w:rPr>
        <w:t xml:space="preserve"> effectiveness of ensuring</w:t>
      </w:r>
      <w:r w:rsidRPr="00425245">
        <w:rPr>
          <w:lang w:val="en-US" w:eastAsia="zh-CN"/>
        </w:rPr>
        <w:t xml:space="preserve"> high availability of services</w:t>
      </w:r>
      <w:r w:rsidR="00177A97" w:rsidRPr="00425245">
        <w:rPr>
          <w:lang w:val="en-US" w:eastAsia="zh-CN"/>
        </w:rPr>
        <w:t xml:space="preserve"> and </w:t>
      </w:r>
      <w:r w:rsidRPr="00425245">
        <w:rPr>
          <w:lang w:val="en-US" w:eastAsia="zh-CN"/>
        </w:rPr>
        <w:t>promis</w:t>
      </w:r>
      <w:r w:rsidR="00177A97" w:rsidRPr="00425245">
        <w:rPr>
          <w:lang w:val="en-US" w:eastAsia="zh-CN"/>
        </w:rPr>
        <w:t>ing to</w:t>
      </w:r>
      <w:r w:rsidRPr="00425245">
        <w:rPr>
          <w:lang w:val="en-US" w:eastAsia="zh-CN"/>
        </w:rPr>
        <w:t xml:space="preserve"> meet the </w:t>
      </w:r>
      <w:r w:rsidR="00177A97" w:rsidRPr="00425245">
        <w:rPr>
          <w:lang w:val="en-US" w:eastAsia="zh-CN"/>
        </w:rPr>
        <w:t>SLA.</w:t>
      </w:r>
    </w:p>
    <w:p w14:paraId="773F54B2" w14:textId="4BE70E9E" w:rsidR="00874A70" w:rsidRPr="00425245" w:rsidRDefault="00874A70" w:rsidP="0065269D">
      <w:pPr>
        <w:jc w:val="both"/>
        <w:rPr>
          <w:lang w:val="en-US" w:eastAsia="zh-CN"/>
        </w:rPr>
      </w:pPr>
      <w:r w:rsidRPr="00425245">
        <w:rPr>
          <w:lang w:val="en-US" w:eastAsia="zh-CN"/>
        </w:rPr>
        <w:t xml:space="preserve">Self-awareness refers to effectiveness of intelligent closed-loop capability for customers to predict </w:t>
      </w:r>
      <w:r w:rsidR="00C91EE6" w:rsidRPr="00425245">
        <w:rPr>
          <w:lang w:val="en-US" w:eastAsia="zh-CN"/>
        </w:rPr>
        <w:t xml:space="preserve">awareness </w:t>
      </w:r>
      <w:r w:rsidRPr="00425245">
        <w:rPr>
          <w:lang w:val="en-US" w:eastAsia="zh-CN"/>
        </w:rPr>
        <w:t>deterioration in advance, respond to and deal with it in a timely manner.</w:t>
      </w:r>
    </w:p>
    <w:p w14:paraId="249AFC10" w14:textId="29B8A7E0" w:rsidR="00BF05A2" w:rsidRPr="00425245" w:rsidRDefault="00BF05A2" w:rsidP="0065269D">
      <w:pPr>
        <w:jc w:val="both"/>
        <w:rPr>
          <w:lang w:eastAsia="zh-CN"/>
        </w:rPr>
      </w:pPr>
      <w:r w:rsidRPr="00425245">
        <w:rPr>
          <w:lang w:eastAsia="zh-CN"/>
        </w:rPr>
        <w:t xml:space="preserve">[TBD] </w:t>
      </w:r>
      <w:r w:rsidRPr="00425245">
        <w:rPr>
          <w:rFonts w:eastAsia="SimSun"/>
          <w:i/>
          <w:color w:val="000000"/>
          <w:lang w:eastAsia="zh-CN"/>
        </w:rPr>
        <w:t>More detailed descriptions will be supplemented.</w:t>
      </w:r>
    </w:p>
    <w:p w14:paraId="18449553" w14:textId="7BD8531F" w:rsidR="000653EE" w:rsidRPr="00425245" w:rsidRDefault="001340FF" w:rsidP="0065269D">
      <w:pPr>
        <w:pStyle w:val="Heading2"/>
        <w:numPr>
          <w:ilvl w:val="1"/>
          <w:numId w:val="0"/>
        </w:numPr>
        <w:tabs>
          <w:tab w:val="left" w:pos="576"/>
        </w:tabs>
        <w:spacing w:after="60"/>
        <w:ind w:left="576" w:hanging="576"/>
        <w:jc w:val="both"/>
        <w:rPr>
          <w:rFonts w:eastAsiaTheme="minorEastAsia"/>
          <w:lang w:val="en-US" w:eastAsia="zh-CN"/>
        </w:rPr>
      </w:pPr>
      <w:bookmarkStart w:id="75" w:name="_Toc130319478"/>
      <w:r w:rsidRPr="00425245">
        <w:rPr>
          <w:rFonts w:eastAsiaTheme="minorEastAsia"/>
          <w:lang w:val="en-US" w:eastAsia="zh-CN"/>
        </w:rPr>
        <w:t xml:space="preserve">9.2 </w:t>
      </w:r>
      <w:r w:rsidR="000C77CA">
        <w:t>Sub-dimensions</w:t>
      </w:r>
      <w:r w:rsidR="00805A38">
        <w:t xml:space="preserve"> of</w:t>
      </w:r>
      <w:r w:rsidR="00932A1B" w:rsidRPr="00425245">
        <w:t xml:space="preserve"> </w:t>
      </w:r>
      <w:r w:rsidRPr="00425245">
        <w:rPr>
          <w:rFonts w:eastAsiaTheme="minorEastAsia"/>
          <w:lang w:val="en-US" w:eastAsia="zh-CN"/>
        </w:rPr>
        <w:t>ultra-fast telecom services</w:t>
      </w:r>
      <w:bookmarkEnd w:id="75"/>
    </w:p>
    <w:p w14:paraId="03E66696" w14:textId="7CFB8512" w:rsidR="00C91EE6" w:rsidRPr="00425245" w:rsidRDefault="00C91EE6" w:rsidP="0065269D">
      <w:pPr>
        <w:jc w:val="both"/>
        <w:rPr>
          <w:rFonts w:eastAsia="MS Mincho"/>
          <w:bCs/>
          <w:lang w:val="en-US"/>
        </w:rPr>
      </w:pPr>
      <w:r w:rsidRPr="00425245">
        <w:rPr>
          <w:lang w:val="en-US" w:eastAsia="zh-CN"/>
        </w:rPr>
        <w:t xml:space="preserve">To realize the vision of </w:t>
      </w:r>
      <w:r w:rsidRPr="00425245">
        <w:rPr>
          <w:bCs/>
          <w:lang w:val="en-US"/>
        </w:rPr>
        <w:t xml:space="preserve">ultra-fast telecom services, </w:t>
      </w:r>
      <w:r w:rsidR="00EE370A" w:rsidRPr="00425245">
        <w:t>requirements for</w:t>
      </w:r>
      <w:r w:rsidR="00EE370A" w:rsidRPr="00425245">
        <w:rPr>
          <w:bCs/>
          <w:lang w:val="en-US"/>
        </w:rPr>
        <w:t xml:space="preserve"> </w:t>
      </w:r>
      <w:r w:rsidRPr="00425245">
        <w:rPr>
          <w:bCs/>
          <w:lang w:val="en-US"/>
        </w:rPr>
        <w:t xml:space="preserve">evaluation in terms of </w:t>
      </w:r>
      <w:r w:rsidRPr="00425245">
        <w:rPr>
          <w:lang w:val="en-US" w:eastAsia="zh-CN"/>
        </w:rPr>
        <w:t>services</w:t>
      </w:r>
      <w:r w:rsidRPr="00425245">
        <w:rPr>
          <w:bCs/>
          <w:lang w:val="en-US"/>
        </w:rPr>
        <w:t xml:space="preserve"> side focus on goals of </w:t>
      </w:r>
      <w:r w:rsidRPr="00425245">
        <w:rPr>
          <w:lang w:val="en-US" w:eastAsia="zh-CN"/>
        </w:rPr>
        <w:t>self-loading</w:t>
      </w:r>
      <w:r w:rsidR="00EE370A" w:rsidRPr="00425245">
        <w:rPr>
          <w:lang w:val="en-US" w:eastAsia="zh-CN"/>
        </w:rPr>
        <w:t>, self-marketing and self-provision</w:t>
      </w:r>
      <w:r w:rsidRPr="00425245">
        <w:rPr>
          <w:lang w:val="en-US" w:eastAsia="zh-CN"/>
        </w:rPr>
        <w:t>.</w:t>
      </w:r>
    </w:p>
    <w:p w14:paraId="54690C65" w14:textId="134BDBA5" w:rsidR="00874A70" w:rsidRPr="00425245" w:rsidRDefault="00874A70" w:rsidP="0065269D">
      <w:pPr>
        <w:jc w:val="both"/>
        <w:rPr>
          <w:lang w:val="en-US" w:eastAsia="zh-CN"/>
        </w:rPr>
      </w:pPr>
      <w:r w:rsidRPr="00425245">
        <w:rPr>
          <w:lang w:val="en-US" w:eastAsia="zh-CN"/>
        </w:rPr>
        <w:t>Self-loading</w:t>
      </w:r>
      <w:r w:rsidR="00C91EE6" w:rsidRPr="00425245">
        <w:rPr>
          <w:lang w:val="en-US" w:eastAsia="zh-CN"/>
        </w:rPr>
        <w:t xml:space="preserve"> refers to effectiveness of</w:t>
      </w:r>
      <w:r w:rsidRPr="00425245">
        <w:rPr>
          <w:lang w:val="en-US" w:eastAsia="zh-CN"/>
        </w:rPr>
        <w:t xml:space="preserve"> </w:t>
      </w:r>
      <w:r w:rsidR="003E10B6" w:rsidRPr="00425245">
        <w:rPr>
          <w:lang w:val="en-US" w:eastAsia="zh-CN"/>
        </w:rPr>
        <w:t xml:space="preserve">quick </w:t>
      </w:r>
      <w:r w:rsidR="00C91EE6" w:rsidRPr="00425245">
        <w:rPr>
          <w:lang w:val="en-US" w:eastAsia="zh-CN"/>
        </w:rPr>
        <w:t>service</w:t>
      </w:r>
      <w:r w:rsidR="003E10B6" w:rsidRPr="00425245">
        <w:rPr>
          <w:lang w:val="en-US" w:eastAsia="zh-CN"/>
        </w:rPr>
        <w:t xml:space="preserve"> </w:t>
      </w:r>
      <w:r w:rsidR="0065269D" w:rsidRPr="00425245">
        <w:rPr>
          <w:lang w:val="en-US" w:eastAsia="zh-CN"/>
        </w:rPr>
        <w:t xml:space="preserve">launch </w:t>
      </w:r>
      <w:r w:rsidR="00C91EE6" w:rsidRPr="00425245">
        <w:rPr>
          <w:lang w:val="en-US" w:eastAsia="zh-CN"/>
        </w:rPr>
        <w:t xml:space="preserve">capability </w:t>
      </w:r>
      <w:r w:rsidRPr="00425245">
        <w:rPr>
          <w:lang w:val="en-US" w:eastAsia="zh-CN"/>
        </w:rPr>
        <w:t>from design to loading completion</w:t>
      </w:r>
      <w:r w:rsidR="00C91EE6" w:rsidRPr="00425245">
        <w:rPr>
          <w:lang w:val="en-US" w:eastAsia="zh-CN"/>
        </w:rPr>
        <w:t>.</w:t>
      </w:r>
    </w:p>
    <w:p w14:paraId="6443A87D" w14:textId="1F70A4BD" w:rsidR="00874A70" w:rsidRPr="00425245" w:rsidRDefault="00874A70" w:rsidP="0065269D">
      <w:pPr>
        <w:jc w:val="both"/>
        <w:rPr>
          <w:lang w:val="en-US" w:eastAsia="zh-CN"/>
        </w:rPr>
      </w:pPr>
      <w:r w:rsidRPr="00425245">
        <w:rPr>
          <w:lang w:val="en-US" w:eastAsia="zh-CN"/>
        </w:rPr>
        <w:lastRenderedPageBreak/>
        <w:t>Self-marketing</w:t>
      </w:r>
      <w:r w:rsidR="00C91EE6" w:rsidRPr="00425245">
        <w:rPr>
          <w:lang w:val="en-US" w:eastAsia="zh-CN"/>
        </w:rPr>
        <w:t xml:space="preserve"> refers to effectiveness of</w:t>
      </w:r>
      <w:r w:rsidR="003E10B6" w:rsidRPr="00425245">
        <w:rPr>
          <w:lang w:val="en-US" w:eastAsia="zh-CN"/>
        </w:rPr>
        <w:t xml:space="preserve"> </w:t>
      </w:r>
      <w:r w:rsidRPr="00425245">
        <w:rPr>
          <w:lang w:val="en-US" w:eastAsia="zh-CN"/>
        </w:rPr>
        <w:t xml:space="preserve">intelligent </w:t>
      </w:r>
      <w:r w:rsidR="0065269D" w:rsidRPr="00425245">
        <w:rPr>
          <w:lang w:val="en-US" w:eastAsia="zh-CN"/>
        </w:rPr>
        <w:t xml:space="preserve">capability to realize </w:t>
      </w:r>
      <w:r w:rsidRPr="00425245">
        <w:rPr>
          <w:lang w:val="en-US" w:eastAsia="zh-CN"/>
        </w:rPr>
        <w:t xml:space="preserve">accurate </w:t>
      </w:r>
      <w:r w:rsidR="0065269D" w:rsidRPr="00425245">
        <w:rPr>
          <w:lang w:val="en-US" w:eastAsia="zh-CN"/>
        </w:rPr>
        <w:t xml:space="preserve">service </w:t>
      </w:r>
      <w:r w:rsidRPr="00425245">
        <w:rPr>
          <w:lang w:val="en-US" w:eastAsia="zh-CN"/>
        </w:rPr>
        <w:t>recommendation</w:t>
      </w:r>
      <w:r w:rsidR="003A6E58" w:rsidRPr="00425245">
        <w:rPr>
          <w:lang w:val="en-US" w:eastAsia="zh-CN"/>
        </w:rPr>
        <w:t xml:space="preserve"> and other marketing events</w:t>
      </w:r>
      <w:r w:rsidR="00240C9E" w:rsidRPr="00425245">
        <w:rPr>
          <w:lang w:val="en-US" w:eastAsia="zh-CN"/>
        </w:rPr>
        <w:t>.</w:t>
      </w:r>
    </w:p>
    <w:p w14:paraId="2EA87A50" w14:textId="606DEBBA" w:rsidR="00874A70" w:rsidRPr="00425245" w:rsidRDefault="00C91EE6" w:rsidP="0065269D">
      <w:pPr>
        <w:jc w:val="both"/>
        <w:rPr>
          <w:lang w:val="en-US" w:eastAsia="zh-CN"/>
        </w:rPr>
      </w:pPr>
      <w:r w:rsidRPr="00425245">
        <w:rPr>
          <w:lang w:val="en-US" w:eastAsia="zh-CN"/>
        </w:rPr>
        <w:t xml:space="preserve">Self-provision refers to effectiveness </w:t>
      </w:r>
      <w:r w:rsidR="00874A70" w:rsidRPr="00425245">
        <w:rPr>
          <w:lang w:val="en-US" w:eastAsia="zh-CN"/>
        </w:rPr>
        <w:t xml:space="preserve">of </w:t>
      </w:r>
      <w:r w:rsidR="00A73BFE" w:rsidRPr="00425245">
        <w:rPr>
          <w:lang w:val="en-US" w:eastAsia="zh-CN"/>
        </w:rPr>
        <w:t>intelligent capability of service delivery</w:t>
      </w:r>
      <w:r w:rsidR="00874A70" w:rsidRPr="00425245">
        <w:rPr>
          <w:lang w:val="en-US" w:eastAsia="zh-CN"/>
        </w:rPr>
        <w:t xml:space="preserve"> including the whole process of resource exploration, </w:t>
      </w:r>
      <w:r w:rsidR="00A73BFE" w:rsidRPr="00425245">
        <w:rPr>
          <w:lang w:val="en-US" w:eastAsia="zh-CN"/>
        </w:rPr>
        <w:t>service</w:t>
      </w:r>
      <w:r w:rsidR="00874A70" w:rsidRPr="00425245">
        <w:rPr>
          <w:lang w:val="en-US" w:eastAsia="zh-CN"/>
        </w:rPr>
        <w:t xml:space="preserve"> </w:t>
      </w:r>
      <w:r w:rsidR="00A73BFE" w:rsidRPr="00425245">
        <w:rPr>
          <w:lang w:val="en-US" w:eastAsia="zh-CN"/>
        </w:rPr>
        <w:t>orchestration</w:t>
      </w:r>
      <w:r w:rsidR="00874A70" w:rsidRPr="00425245">
        <w:rPr>
          <w:lang w:val="en-US" w:eastAsia="zh-CN"/>
        </w:rPr>
        <w:t xml:space="preserve">, </w:t>
      </w:r>
      <w:r w:rsidR="00A73BFE" w:rsidRPr="00425245">
        <w:rPr>
          <w:lang w:val="en-US" w:eastAsia="zh-CN"/>
        </w:rPr>
        <w:t xml:space="preserve">service </w:t>
      </w:r>
      <w:r w:rsidR="00874A70" w:rsidRPr="00425245">
        <w:rPr>
          <w:lang w:val="en-US" w:eastAsia="zh-CN"/>
        </w:rPr>
        <w:t>activation, etc</w:t>
      </w:r>
      <w:r w:rsidR="00F57408" w:rsidRPr="00425245">
        <w:rPr>
          <w:lang w:val="en-US" w:eastAsia="zh-CN"/>
        </w:rPr>
        <w:t>.</w:t>
      </w:r>
    </w:p>
    <w:p w14:paraId="038E349F" w14:textId="4B38DBB8" w:rsidR="00591116" w:rsidRPr="00425245" w:rsidRDefault="00591116" w:rsidP="0065269D">
      <w:pPr>
        <w:jc w:val="both"/>
        <w:rPr>
          <w:lang w:eastAsia="zh-CN"/>
        </w:rPr>
      </w:pPr>
      <w:r w:rsidRPr="00425245">
        <w:rPr>
          <w:lang w:eastAsia="zh-CN"/>
        </w:rPr>
        <w:t xml:space="preserve">[TBD] </w:t>
      </w:r>
      <w:r w:rsidRPr="00425245">
        <w:rPr>
          <w:rFonts w:eastAsia="SimSun"/>
          <w:i/>
          <w:color w:val="000000"/>
          <w:lang w:eastAsia="zh-CN"/>
        </w:rPr>
        <w:t>More detailed descriptions will be supplemented.</w:t>
      </w:r>
    </w:p>
    <w:p w14:paraId="3F470788" w14:textId="5A7D6A4C" w:rsidR="001340FF" w:rsidRPr="00425245" w:rsidRDefault="001340FF" w:rsidP="0065269D">
      <w:pPr>
        <w:pStyle w:val="Heading2"/>
        <w:numPr>
          <w:ilvl w:val="1"/>
          <w:numId w:val="0"/>
        </w:numPr>
        <w:tabs>
          <w:tab w:val="left" w:pos="576"/>
        </w:tabs>
        <w:spacing w:after="60"/>
        <w:ind w:left="576" w:hanging="576"/>
        <w:jc w:val="both"/>
        <w:rPr>
          <w:rFonts w:eastAsiaTheme="minorEastAsia"/>
          <w:lang w:val="en-US" w:eastAsia="zh-CN"/>
        </w:rPr>
      </w:pPr>
      <w:bookmarkStart w:id="76" w:name="_Toc130319479"/>
      <w:r w:rsidRPr="00425245">
        <w:rPr>
          <w:rFonts w:eastAsiaTheme="minorEastAsia"/>
          <w:lang w:val="en-US" w:eastAsia="zh-CN"/>
        </w:rPr>
        <w:t xml:space="preserve">9.3 </w:t>
      </w:r>
      <w:r w:rsidR="000C77CA">
        <w:t>Sub-dimensions</w:t>
      </w:r>
      <w:r w:rsidR="00805A38">
        <w:t xml:space="preserve"> of</w:t>
      </w:r>
      <w:r w:rsidR="00932A1B" w:rsidRPr="00425245">
        <w:t xml:space="preserve"> </w:t>
      </w:r>
      <w:r w:rsidRPr="00425245">
        <w:rPr>
          <w:rFonts w:eastAsiaTheme="minorEastAsia"/>
          <w:lang w:val="en-US" w:eastAsia="zh-CN"/>
        </w:rPr>
        <w:t>ultra-intelligent cloud network operations</w:t>
      </w:r>
      <w:bookmarkEnd w:id="76"/>
    </w:p>
    <w:p w14:paraId="64B42AFC" w14:textId="43CBDF6D" w:rsidR="0061188D" w:rsidRPr="00425245" w:rsidRDefault="0061188D" w:rsidP="0065269D">
      <w:pPr>
        <w:jc w:val="both"/>
        <w:rPr>
          <w:rFonts w:eastAsia="MS Mincho"/>
          <w:bCs/>
          <w:lang w:val="en-US"/>
        </w:rPr>
      </w:pPr>
      <w:r w:rsidRPr="00425245">
        <w:rPr>
          <w:lang w:val="en-US" w:eastAsia="zh-CN"/>
        </w:rPr>
        <w:t>To realize the vision of ultra-intelligent cloud network operations</w:t>
      </w:r>
      <w:r w:rsidRPr="00425245">
        <w:rPr>
          <w:bCs/>
          <w:lang w:val="en-US"/>
        </w:rPr>
        <w:t xml:space="preserve">, </w:t>
      </w:r>
      <w:r w:rsidRPr="00425245">
        <w:t>requirements for</w:t>
      </w:r>
      <w:r w:rsidRPr="00425245">
        <w:rPr>
          <w:bCs/>
          <w:lang w:val="en-US"/>
        </w:rPr>
        <w:t xml:space="preserve"> evaluation in terms of </w:t>
      </w:r>
      <w:r w:rsidRPr="00425245">
        <w:rPr>
          <w:lang w:val="en-US" w:eastAsia="zh-CN"/>
        </w:rPr>
        <w:t>cloud network operations</w:t>
      </w:r>
      <w:r w:rsidRPr="00425245">
        <w:rPr>
          <w:bCs/>
          <w:lang w:val="en-US"/>
        </w:rPr>
        <w:t xml:space="preserve"> side focus on goals of </w:t>
      </w:r>
      <w:r w:rsidRPr="00425245">
        <w:rPr>
          <w:lang w:val="en-US" w:eastAsia="zh-CN"/>
        </w:rPr>
        <w:t>self-planning, self- optimizing, self- maintenance, self-</w:t>
      </w:r>
      <w:proofErr w:type="gramStart"/>
      <w:r w:rsidRPr="00425245">
        <w:rPr>
          <w:lang w:val="en-US" w:eastAsia="zh-CN"/>
        </w:rPr>
        <w:t>recovery</w:t>
      </w:r>
      <w:proofErr w:type="gramEnd"/>
      <w:r w:rsidRPr="00425245">
        <w:rPr>
          <w:lang w:val="en-US" w:eastAsia="zh-CN"/>
        </w:rPr>
        <w:t xml:space="preserve"> and self-accounting.</w:t>
      </w:r>
    </w:p>
    <w:p w14:paraId="6D64B65E" w14:textId="29BD18F7" w:rsidR="00874A70" w:rsidRPr="00425245" w:rsidRDefault="00874A70" w:rsidP="0065269D">
      <w:pPr>
        <w:jc w:val="both"/>
        <w:rPr>
          <w:lang w:val="en-US" w:eastAsia="zh-CN"/>
        </w:rPr>
      </w:pPr>
      <w:r w:rsidRPr="00425245">
        <w:rPr>
          <w:lang w:val="en-US" w:eastAsia="zh-CN"/>
        </w:rPr>
        <w:t>Self-planning refers to effectiveness of timely, accurate and dynamic resource planning and coverage to matches service and customer demand</w:t>
      </w:r>
      <w:r w:rsidR="00D4708F">
        <w:rPr>
          <w:rFonts w:hint="eastAsia"/>
          <w:lang w:val="en-US" w:eastAsia="zh-CN"/>
        </w:rPr>
        <w:t>.</w:t>
      </w:r>
    </w:p>
    <w:p w14:paraId="1B800BFA" w14:textId="0911BDED" w:rsidR="00874A70" w:rsidRPr="00425245" w:rsidRDefault="00874A70" w:rsidP="0065269D">
      <w:pPr>
        <w:jc w:val="both"/>
        <w:rPr>
          <w:lang w:val="en-US" w:eastAsia="zh-CN"/>
        </w:rPr>
      </w:pPr>
      <w:r w:rsidRPr="00425245">
        <w:rPr>
          <w:lang w:val="en-US" w:eastAsia="zh-CN"/>
        </w:rPr>
        <w:t xml:space="preserve">Self-optimizing </w:t>
      </w:r>
      <w:r w:rsidR="00AE49E7" w:rsidRPr="00425245">
        <w:rPr>
          <w:lang w:val="en-US" w:eastAsia="zh-CN"/>
        </w:rPr>
        <w:t xml:space="preserve">refers to effectiveness intelligent </w:t>
      </w:r>
      <w:r w:rsidR="00AE49E7" w:rsidRPr="00425245">
        <w:t>optimization</w:t>
      </w:r>
      <w:r w:rsidR="00AE49E7" w:rsidRPr="00425245">
        <w:rPr>
          <w:lang w:val="en-US" w:eastAsia="zh-CN"/>
        </w:rPr>
        <w:t xml:space="preserve"> capabilities involving </w:t>
      </w:r>
      <w:ins w:id="77" w:author="wangych" w:date="2023-03-21T23:10:00Z">
        <w:r w:rsidR="008C2B9F">
          <w:rPr>
            <w:lang w:val="en-US" w:eastAsia="zh-CN"/>
          </w:rPr>
          <w:t>guarante</w:t>
        </w:r>
      </w:ins>
      <w:ins w:id="78" w:author="wangych" w:date="2023-03-21T23:12:00Z">
        <w:r w:rsidR="008C2B9F">
          <w:rPr>
            <w:lang w:val="en-US" w:eastAsia="zh-CN"/>
          </w:rPr>
          <w:t>eing</w:t>
        </w:r>
      </w:ins>
      <w:ins w:id="79" w:author="wangych" w:date="2023-03-21T23:10:00Z">
        <w:r w:rsidR="008C2B9F">
          <w:rPr>
            <w:lang w:val="en-US" w:eastAsia="zh-CN"/>
          </w:rPr>
          <w:t xml:space="preserve"> the stability and safety of </w:t>
        </w:r>
      </w:ins>
      <w:r w:rsidRPr="00425245">
        <w:rPr>
          <w:lang w:val="en-US" w:eastAsia="zh-CN"/>
        </w:rPr>
        <w:t xml:space="preserve">network </w:t>
      </w:r>
      <w:ins w:id="80" w:author="wangych" w:date="2023-03-21T23:10:00Z">
        <w:r w:rsidR="008C2B9F">
          <w:rPr>
            <w:lang w:val="en-US" w:eastAsia="zh-CN"/>
          </w:rPr>
          <w:t>operation</w:t>
        </w:r>
      </w:ins>
      <w:del w:id="81" w:author="wangych" w:date="2023-03-21T23:11:00Z">
        <w:r w:rsidRPr="00425245" w:rsidDel="008C2B9F">
          <w:rPr>
            <w:lang w:val="en-US" w:eastAsia="zh-CN"/>
          </w:rPr>
          <w:delText>performance, service quality</w:delText>
        </w:r>
      </w:del>
      <w:r w:rsidRPr="00425245">
        <w:rPr>
          <w:lang w:val="en-US" w:eastAsia="zh-CN"/>
        </w:rPr>
        <w:t xml:space="preserve">, </w:t>
      </w:r>
      <w:r w:rsidR="00AE49E7" w:rsidRPr="00425245">
        <w:rPr>
          <w:lang w:val="en-US" w:eastAsia="zh-CN"/>
        </w:rPr>
        <w:t xml:space="preserve">and </w:t>
      </w:r>
      <w:r w:rsidRPr="00425245">
        <w:rPr>
          <w:lang w:val="en-US" w:eastAsia="zh-CN"/>
        </w:rPr>
        <w:t>energy efficiency</w:t>
      </w:r>
      <w:r w:rsidR="00AE49E7" w:rsidRPr="00425245">
        <w:rPr>
          <w:lang w:val="en-US" w:eastAsia="zh-CN"/>
        </w:rPr>
        <w:t>.</w:t>
      </w:r>
    </w:p>
    <w:p w14:paraId="44320EE7" w14:textId="520299ED" w:rsidR="00874A70" w:rsidRPr="00425245" w:rsidRDefault="00874A70" w:rsidP="0065269D">
      <w:pPr>
        <w:jc w:val="both"/>
        <w:rPr>
          <w:lang w:val="en-US" w:eastAsia="zh-CN"/>
        </w:rPr>
      </w:pPr>
      <w:r w:rsidRPr="00425245">
        <w:rPr>
          <w:lang w:val="en-US" w:eastAsia="zh-CN"/>
        </w:rPr>
        <w:t xml:space="preserve">Self-maintenance refers to effectiveness of automation </w:t>
      </w:r>
      <w:r w:rsidR="00AE49E7" w:rsidRPr="00425245">
        <w:rPr>
          <w:lang w:val="en-US" w:eastAsia="zh-CN"/>
        </w:rPr>
        <w:t xml:space="preserve">capabilities </w:t>
      </w:r>
      <w:r w:rsidRPr="00425245">
        <w:rPr>
          <w:lang w:val="en-US" w:eastAsia="zh-CN"/>
        </w:rPr>
        <w:t>involving cloud network patrol and cutover.</w:t>
      </w:r>
    </w:p>
    <w:p w14:paraId="513E474B" w14:textId="18CDECAD" w:rsidR="00874A70" w:rsidRPr="00425245" w:rsidRDefault="00874A70" w:rsidP="0065269D">
      <w:pPr>
        <w:jc w:val="both"/>
        <w:rPr>
          <w:lang w:val="en-US" w:eastAsia="zh-CN"/>
        </w:rPr>
      </w:pPr>
      <w:r w:rsidRPr="00425245">
        <w:rPr>
          <w:lang w:val="en-US" w:eastAsia="zh-CN"/>
        </w:rPr>
        <w:t xml:space="preserve">Self-recovery refers to effectiveness of the </w:t>
      </w:r>
      <w:r w:rsidR="00AE49E7" w:rsidRPr="00425245">
        <w:rPr>
          <w:lang w:val="en-US" w:eastAsia="zh-CN"/>
        </w:rPr>
        <w:t xml:space="preserve">intelligent </w:t>
      </w:r>
      <w:r w:rsidRPr="00425245">
        <w:rPr>
          <w:lang w:val="en-US" w:eastAsia="zh-CN"/>
        </w:rPr>
        <w:t>capabilit</w:t>
      </w:r>
      <w:r w:rsidR="00AE49E7" w:rsidRPr="00425245">
        <w:rPr>
          <w:lang w:val="en-US" w:eastAsia="zh-CN"/>
        </w:rPr>
        <w:t>ies</w:t>
      </w:r>
      <w:r w:rsidRPr="00425245">
        <w:rPr>
          <w:lang w:val="en-US" w:eastAsia="zh-CN"/>
        </w:rPr>
        <w:t xml:space="preserve"> to </w:t>
      </w:r>
      <w:r w:rsidR="00AE49E7" w:rsidRPr="00425245">
        <w:rPr>
          <w:lang w:val="en-US" w:eastAsia="zh-CN"/>
        </w:rPr>
        <w:t xml:space="preserve">timely discover </w:t>
      </w:r>
      <w:r w:rsidRPr="00425245">
        <w:rPr>
          <w:lang w:val="en-US" w:eastAsia="zh-CN"/>
        </w:rPr>
        <w:t>cloud network hidden dangers,</w:t>
      </w:r>
      <w:r w:rsidR="00AE49E7" w:rsidRPr="00425245">
        <w:rPr>
          <w:lang w:val="en-US" w:eastAsia="zh-CN"/>
        </w:rPr>
        <w:t xml:space="preserve"> timely</w:t>
      </w:r>
      <w:r w:rsidRPr="00425245">
        <w:rPr>
          <w:lang w:val="en-US" w:eastAsia="zh-CN"/>
        </w:rPr>
        <w:t xml:space="preserve"> prevent and predict faults, </w:t>
      </w:r>
      <w:r w:rsidR="00AE49E7" w:rsidRPr="00425245">
        <w:rPr>
          <w:lang w:val="en-US" w:eastAsia="zh-CN"/>
        </w:rPr>
        <w:t xml:space="preserve">and </w:t>
      </w:r>
      <w:r w:rsidRPr="00425245">
        <w:rPr>
          <w:lang w:val="en-US" w:eastAsia="zh-CN"/>
        </w:rPr>
        <w:t>automatically locate and repair</w:t>
      </w:r>
      <w:r w:rsidR="00AE49E7" w:rsidRPr="00425245">
        <w:rPr>
          <w:lang w:val="en-US" w:eastAsia="zh-CN"/>
        </w:rPr>
        <w:t xml:space="preserve"> troubles.</w:t>
      </w:r>
    </w:p>
    <w:p w14:paraId="1954D1FC" w14:textId="7E3D4E63" w:rsidR="00591116" w:rsidRPr="00425245" w:rsidRDefault="00874A70" w:rsidP="0065269D">
      <w:pPr>
        <w:jc w:val="both"/>
        <w:rPr>
          <w:lang w:val="en-US" w:eastAsia="zh-CN"/>
        </w:rPr>
      </w:pPr>
      <w:r w:rsidRPr="00425245">
        <w:rPr>
          <w:lang w:val="en-US" w:eastAsia="zh-CN"/>
        </w:rPr>
        <w:t xml:space="preserve">Self-accounting </w:t>
      </w:r>
      <w:proofErr w:type="gramStart"/>
      <w:r w:rsidRPr="00425245">
        <w:rPr>
          <w:lang w:val="en-US" w:eastAsia="zh-CN"/>
        </w:rPr>
        <w:t>refer</w:t>
      </w:r>
      <w:proofErr w:type="gramEnd"/>
      <w:r w:rsidRPr="00425245">
        <w:rPr>
          <w:lang w:val="en-US" w:eastAsia="zh-CN"/>
        </w:rPr>
        <w:t xml:space="preserve"> to the effective of </w:t>
      </w:r>
      <w:r w:rsidR="002E3907" w:rsidRPr="00425245">
        <w:rPr>
          <w:lang w:val="en-US" w:eastAsia="zh-CN"/>
        </w:rPr>
        <w:t xml:space="preserve">intelligent capabilities about </w:t>
      </w:r>
      <w:r w:rsidRPr="00425245">
        <w:rPr>
          <w:lang w:val="en-US" w:eastAsia="zh-CN"/>
        </w:rPr>
        <w:t>cost management</w:t>
      </w:r>
      <w:r w:rsidR="002E3907" w:rsidRPr="00425245">
        <w:rPr>
          <w:lang w:val="en-US" w:eastAsia="zh-CN"/>
        </w:rPr>
        <w:t>.</w:t>
      </w:r>
    </w:p>
    <w:p w14:paraId="6BB3E61C" w14:textId="30E2E9DD" w:rsidR="00591116" w:rsidRPr="00425245" w:rsidRDefault="00591116" w:rsidP="0065269D">
      <w:pPr>
        <w:jc w:val="both"/>
        <w:rPr>
          <w:lang w:eastAsia="zh-CN"/>
        </w:rPr>
      </w:pPr>
      <w:r w:rsidRPr="00425245">
        <w:rPr>
          <w:lang w:eastAsia="zh-CN"/>
        </w:rPr>
        <w:t xml:space="preserve">[TBD] </w:t>
      </w:r>
      <w:r w:rsidRPr="00425245">
        <w:rPr>
          <w:rFonts w:eastAsia="SimSun"/>
          <w:i/>
          <w:color w:val="000000"/>
          <w:lang w:eastAsia="zh-CN"/>
        </w:rPr>
        <w:t>More detailed descriptions will be supplemented.</w:t>
      </w:r>
    </w:p>
    <w:p w14:paraId="4A62FF20" w14:textId="2FE864D1" w:rsidR="000653EE" w:rsidRPr="00425245" w:rsidRDefault="000653EE" w:rsidP="00C43946">
      <w:pPr>
        <w:keepNext/>
        <w:keepLines/>
        <w:numPr>
          <w:ilvl w:val="0"/>
          <w:numId w:val="12"/>
        </w:numPr>
        <w:tabs>
          <w:tab w:val="left" w:pos="794"/>
          <w:tab w:val="left" w:pos="1191"/>
          <w:tab w:val="left" w:pos="1588"/>
          <w:tab w:val="left" w:pos="1985"/>
        </w:tabs>
        <w:overflowPunct w:val="0"/>
        <w:autoSpaceDE w:val="0"/>
        <w:autoSpaceDN w:val="0"/>
        <w:adjustRightInd w:val="0"/>
        <w:spacing w:before="360"/>
        <w:jc w:val="both"/>
        <w:textAlignment w:val="baseline"/>
        <w:outlineLvl w:val="0"/>
        <w:rPr>
          <w:b/>
          <w:lang w:eastAsia="zh-CN"/>
        </w:rPr>
      </w:pPr>
      <w:bookmarkStart w:id="82" w:name="_Toc130319480"/>
      <w:r w:rsidRPr="00425245">
        <w:rPr>
          <w:b/>
          <w:lang w:eastAsia="zh-CN"/>
        </w:rPr>
        <w:t xml:space="preserve">Method of effectiveness </w:t>
      </w:r>
      <w:r w:rsidR="00C43946" w:rsidRPr="00C43946">
        <w:rPr>
          <w:b/>
          <w:lang w:eastAsia="zh-CN"/>
        </w:rPr>
        <w:t xml:space="preserve">indicators </w:t>
      </w:r>
      <w:r w:rsidRPr="00425245">
        <w:rPr>
          <w:b/>
          <w:lang w:eastAsia="zh-CN"/>
        </w:rPr>
        <w:t>evaluation</w:t>
      </w:r>
      <w:bookmarkEnd w:id="82"/>
    </w:p>
    <w:p w14:paraId="514AC830" w14:textId="33B902C8" w:rsidR="00DB4637" w:rsidRPr="00425245" w:rsidRDefault="00F90181" w:rsidP="0065269D">
      <w:pPr>
        <w:jc w:val="both"/>
        <w:rPr>
          <w:rFonts w:eastAsia="Times New Roman"/>
          <w:i/>
          <w:szCs w:val="20"/>
          <w:lang w:eastAsia="zh-CN"/>
        </w:rPr>
      </w:pPr>
      <w:r w:rsidRPr="00425245">
        <w:rPr>
          <w:rFonts w:eastAsia="SimSun"/>
          <w:i/>
          <w:color w:val="000000"/>
          <w:lang w:eastAsia="zh-CN"/>
        </w:rPr>
        <w:t xml:space="preserve">[Editor's Note] </w:t>
      </w:r>
      <w:r w:rsidRPr="00425245">
        <w:rPr>
          <w:rFonts w:eastAsia="Times New Roman"/>
          <w:i/>
          <w:szCs w:val="20"/>
          <w:lang w:eastAsia="zh-CN"/>
        </w:rPr>
        <w:t xml:space="preserve">This chapter will describe </w:t>
      </w:r>
      <w:r w:rsidR="00246FCB" w:rsidRPr="00425245">
        <w:rPr>
          <w:rFonts w:eastAsia="Times New Roman"/>
          <w:i/>
          <w:szCs w:val="20"/>
          <w:lang w:eastAsia="zh-CN"/>
        </w:rPr>
        <w:t>key evaluation</w:t>
      </w:r>
      <w:r w:rsidR="000673BE" w:rsidRPr="00425245">
        <w:rPr>
          <w:rFonts w:eastAsia="Times New Roman"/>
          <w:i/>
          <w:szCs w:val="20"/>
          <w:lang w:eastAsia="zh-CN"/>
        </w:rPr>
        <w:t xml:space="preserve"> indicators </w:t>
      </w:r>
      <w:r w:rsidR="00772D11" w:rsidRPr="00425245">
        <w:rPr>
          <w:rFonts w:eastAsia="Times New Roman"/>
          <w:i/>
          <w:szCs w:val="20"/>
          <w:lang w:eastAsia="zh-CN"/>
        </w:rPr>
        <w:t>and calculated methods corresponding to the</w:t>
      </w:r>
      <w:r w:rsidR="00DB4637" w:rsidRPr="00425245">
        <w:rPr>
          <w:rFonts w:eastAsia="Times New Roman"/>
          <w:i/>
          <w:szCs w:val="20"/>
          <w:lang w:eastAsia="zh-CN"/>
        </w:rPr>
        <w:t xml:space="preserve"> </w:t>
      </w:r>
      <w:r w:rsidR="00CF6F5F">
        <w:rPr>
          <w:rFonts w:eastAsia="Times New Roman"/>
          <w:i/>
          <w:szCs w:val="20"/>
          <w:lang w:eastAsia="zh-CN"/>
        </w:rPr>
        <w:t>dimensions</w:t>
      </w:r>
      <w:r w:rsidR="00DB4637" w:rsidRPr="00425245">
        <w:rPr>
          <w:rFonts w:eastAsia="Times New Roman"/>
          <w:i/>
          <w:szCs w:val="20"/>
          <w:lang w:eastAsia="zh-CN"/>
        </w:rPr>
        <w:t xml:space="preserve"> for effectiveness evaluation.</w:t>
      </w:r>
    </w:p>
    <w:p w14:paraId="6235C04F" w14:textId="38B34AD6" w:rsidR="004E688B" w:rsidRPr="00425245" w:rsidRDefault="00DB4637" w:rsidP="0065269D">
      <w:pPr>
        <w:jc w:val="both"/>
        <w:rPr>
          <w:rFonts w:eastAsia="Times New Roman"/>
          <w:i/>
          <w:szCs w:val="20"/>
          <w:lang w:eastAsia="zh-CN"/>
        </w:rPr>
      </w:pPr>
      <w:r w:rsidRPr="00425245">
        <w:rPr>
          <w:rFonts w:eastAsia="Times New Roman"/>
          <w:i/>
          <w:szCs w:val="20"/>
          <w:lang w:eastAsia="zh-CN"/>
        </w:rPr>
        <w:t xml:space="preserve"> </w:t>
      </w:r>
      <w:r w:rsidR="00772D11" w:rsidRPr="00425245">
        <w:rPr>
          <w:rFonts w:eastAsia="Times New Roman"/>
          <w:i/>
          <w:szCs w:val="20"/>
          <w:lang w:eastAsia="zh-CN"/>
        </w:rPr>
        <w:t>.</w:t>
      </w:r>
    </w:p>
    <w:p w14:paraId="41657264" w14:textId="01F7ECD9" w:rsidR="004E688B" w:rsidRPr="00425245" w:rsidRDefault="004E688B" w:rsidP="0065269D">
      <w:pPr>
        <w:jc w:val="both"/>
        <w:rPr>
          <w:lang w:eastAsia="zh-CN"/>
        </w:rPr>
      </w:pPr>
      <w:r w:rsidRPr="00425245">
        <w:rPr>
          <w:lang w:eastAsia="zh-CN"/>
        </w:rPr>
        <w:t xml:space="preserve">[TBD] </w:t>
      </w:r>
      <w:r w:rsidRPr="00425245">
        <w:rPr>
          <w:rFonts w:eastAsia="SimSun"/>
          <w:i/>
          <w:color w:val="000000"/>
          <w:lang w:eastAsia="zh-CN"/>
        </w:rPr>
        <w:t>More detailed descriptions will be supplemented.</w:t>
      </w:r>
    </w:p>
    <w:p w14:paraId="533642A2" w14:textId="23B6CC4A" w:rsidR="006C2351" w:rsidRPr="00425245" w:rsidRDefault="006C2351" w:rsidP="0065269D">
      <w:pPr>
        <w:spacing w:before="0" w:after="160" w:line="259" w:lineRule="auto"/>
        <w:jc w:val="both"/>
        <w:rPr>
          <w:lang w:eastAsia="zh-CN"/>
        </w:rPr>
      </w:pPr>
      <w:r w:rsidRPr="00425245">
        <w:rPr>
          <w:lang w:eastAsia="zh-CN"/>
        </w:rPr>
        <w:br w:type="page"/>
      </w:r>
    </w:p>
    <w:p w14:paraId="39E8BD1E" w14:textId="171C2B26" w:rsidR="006C2351" w:rsidRPr="00425245" w:rsidDel="008C2B9F" w:rsidRDefault="006C2351" w:rsidP="00F85992">
      <w:pPr>
        <w:keepNext/>
        <w:keepLines/>
        <w:tabs>
          <w:tab w:val="left" w:pos="794"/>
          <w:tab w:val="left" w:pos="1191"/>
          <w:tab w:val="left" w:pos="1588"/>
          <w:tab w:val="left" w:pos="1985"/>
        </w:tabs>
        <w:overflowPunct w:val="0"/>
        <w:autoSpaceDE w:val="0"/>
        <w:autoSpaceDN w:val="0"/>
        <w:adjustRightInd w:val="0"/>
        <w:spacing w:before="360"/>
        <w:ind w:left="425"/>
        <w:jc w:val="center"/>
        <w:textAlignment w:val="baseline"/>
        <w:outlineLvl w:val="0"/>
        <w:rPr>
          <w:del w:id="83" w:author="wangych" w:date="2023-03-21T23:13:00Z"/>
          <w:b/>
          <w:bCs/>
          <w:lang w:eastAsia="zh-CN"/>
        </w:rPr>
      </w:pPr>
      <w:bookmarkStart w:id="84" w:name="_Toc126502927"/>
      <w:bookmarkStart w:id="85" w:name="_Toc130319481"/>
      <w:del w:id="86" w:author="wangych" w:date="2023-03-21T23:13:00Z">
        <w:r w:rsidRPr="00425245" w:rsidDel="008C2B9F">
          <w:rPr>
            <w:b/>
            <w:bCs/>
          </w:rPr>
          <w:lastRenderedPageBreak/>
          <w:delText xml:space="preserve">Annex </w:delText>
        </w:r>
        <w:r w:rsidRPr="00425245" w:rsidDel="008C2B9F">
          <w:rPr>
            <w:b/>
            <w:bCs/>
            <w:lang w:eastAsia="zh-CN"/>
          </w:rPr>
          <w:delText>A</w:delText>
        </w:r>
        <w:bookmarkEnd w:id="84"/>
        <w:bookmarkEnd w:id="85"/>
      </w:del>
    </w:p>
    <w:p w14:paraId="30ABFE4B" w14:textId="33CBD6DF" w:rsidR="006C2351" w:rsidRPr="00425245" w:rsidDel="008C2B9F" w:rsidRDefault="006C2351" w:rsidP="00F85992">
      <w:pPr>
        <w:spacing w:before="0" w:after="160" w:line="259" w:lineRule="auto"/>
        <w:jc w:val="center"/>
        <w:rPr>
          <w:del w:id="87" w:author="wangych" w:date="2023-03-21T23:13:00Z"/>
          <w:rFonts w:eastAsia="Times New Roman"/>
          <w:lang w:eastAsia="en-US"/>
        </w:rPr>
      </w:pPr>
      <w:del w:id="88" w:author="wangych" w:date="2023-03-21T23:13:00Z">
        <w:r w:rsidRPr="00425245" w:rsidDel="008C2B9F">
          <w:rPr>
            <w:lang w:eastAsia="zh-CN"/>
          </w:rPr>
          <w:delText>(This annex forms an integral part of this Contribution)</w:delText>
        </w:r>
      </w:del>
    </w:p>
    <w:p w14:paraId="51474748" w14:textId="26D60824" w:rsidR="006C2351" w:rsidRPr="00425245" w:rsidDel="008C2B9F" w:rsidRDefault="006C2351" w:rsidP="0065269D">
      <w:pPr>
        <w:pStyle w:val="NoSpacing"/>
        <w:rPr>
          <w:del w:id="89" w:author="wangych" w:date="2023-03-21T23:13:00Z"/>
          <w:lang w:eastAsia="zh-CN"/>
        </w:rPr>
      </w:pPr>
      <w:del w:id="90" w:author="wangych" w:date="2023-03-21T23:13:00Z">
        <w:r w:rsidRPr="00425245" w:rsidDel="008C2B9F">
          <w:rPr>
            <w:lang w:eastAsia="zh-CN"/>
          </w:rPr>
          <w:br w:type="page"/>
        </w:r>
      </w:del>
    </w:p>
    <w:p w14:paraId="5177B9F6" w14:textId="2DFC55EC" w:rsidR="00803287" w:rsidRPr="00425245" w:rsidDel="008C2B9F" w:rsidRDefault="00803287" w:rsidP="00C07F70">
      <w:pPr>
        <w:pStyle w:val="Heading1"/>
        <w:tabs>
          <w:tab w:val="clear" w:pos="794"/>
          <w:tab w:val="left" w:pos="0"/>
        </w:tabs>
        <w:ind w:left="0" w:firstLine="0"/>
        <w:jc w:val="center"/>
        <w:rPr>
          <w:del w:id="91" w:author="wangych" w:date="2023-03-21T23:13:00Z"/>
          <w:rFonts w:eastAsiaTheme="minorEastAsia"/>
        </w:rPr>
      </w:pPr>
      <w:bookmarkStart w:id="92" w:name="_Toc71273425"/>
      <w:bookmarkStart w:id="93" w:name="_Toc71212825"/>
      <w:bookmarkStart w:id="94" w:name="_Toc93668068"/>
      <w:bookmarkStart w:id="95" w:name="_Toc95141558"/>
      <w:bookmarkStart w:id="96" w:name="_Toc95144416"/>
      <w:bookmarkStart w:id="97" w:name="_Toc130319482"/>
      <w:del w:id="98" w:author="wangych" w:date="2023-03-21T23:13:00Z">
        <w:r w:rsidRPr="00425245" w:rsidDel="008C2B9F">
          <w:lastRenderedPageBreak/>
          <w:delText xml:space="preserve">A.1 justification for proposed draft new Recommendation </w:delText>
        </w:r>
        <w:bookmarkEnd w:id="92"/>
        <w:bookmarkEnd w:id="93"/>
        <w:bookmarkEnd w:id="94"/>
        <w:bookmarkEnd w:id="95"/>
        <w:bookmarkEnd w:id="96"/>
        <w:r w:rsidR="00B071AB" w:rsidDel="008C2B9F">
          <w:rPr>
            <w:rFonts w:ascii="Times New Roman Bold" w:eastAsia="SimSun" w:hAnsi="Times New Roman Bold"/>
            <w:szCs w:val="24"/>
            <w:lang w:val="en-US" w:eastAsia="zh-CN"/>
          </w:rPr>
          <w:delText>M.eiil-AITOM</w:delText>
        </w:r>
        <w:bookmarkEnd w:id="97"/>
      </w:del>
    </w:p>
    <w:p w14:paraId="7925F9FD" w14:textId="44791AF9" w:rsidR="00803287" w:rsidRPr="00425245" w:rsidDel="008C2B9F" w:rsidRDefault="00803287" w:rsidP="0065269D">
      <w:pPr>
        <w:jc w:val="both"/>
        <w:rPr>
          <w:del w:id="99" w:author="wangych" w:date="2023-03-21T23:13:00Z"/>
        </w:rPr>
      </w:pP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6"/>
        <w:gridCol w:w="1274"/>
        <w:gridCol w:w="1842"/>
      </w:tblGrid>
      <w:tr w:rsidR="00803287" w:rsidRPr="00425245" w:rsidDel="008C2B9F" w14:paraId="70130500" w14:textId="710A312D" w:rsidTr="00CB136E">
        <w:trPr>
          <w:del w:id="100" w:author="wangych" w:date="2023-03-21T23:13:00Z"/>
        </w:trPr>
        <w:tc>
          <w:tcPr>
            <w:tcW w:w="1242" w:type="dxa"/>
            <w:tcBorders>
              <w:top w:val="single" w:sz="4" w:space="0" w:color="000000"/>
              <w:left w:val="single" w:sz="4" w:space="0" w:color="000000"/>
              <w:bottom w:val="single" w:sz="4" w:space="0" w:color="auto"/>
              <w:right w:val="single" w:sz="4" w:space="0" w:color="000000"/>
            </w:tcBorders>
            <w:hideMark/>
          </w:tcPr>
          <w:p w14:paraId="40F46721" w14:textId="7D879BCA" w:rsidR="00803287" w:rsidRPr="00425245" w:rsidDel="008C2B9F" w:rsidRDefault="00803287" w:rsidP="0065269D">
            <w:pPr>
              <w:jc w:val="both"/>
              <w:rPr>
                <w:del w:id="101" w:author="wangych" w:date="2023-03-21T23:13:00Z"/>
                <w:b/>
                <w:bCs/>
                <w:sz w:val="22"/>
                <w:szCs w:val="22"/>
              </w:rPr>
            </w:pPr>
            <w:del w:id="102" w:author="wangych" w:date="2023-03-21T23:13:00Z">
              <w:r w:rsidRPr="00425245" w:rsidDel="008C2B9F">
                <w:rPr>
                  <w:b/>
                  <w:bCs/>
                  <w:sz w:val="22"/>
                  <w:szCs w:val="22"/>
                </w:rPr>
                <w:delText>Question:</w:delText>
              </w:r>
            </w:del>
          </w:p>
        </w:tc>
        <w:tc>
          <w:tcPr>
            <w:tcW w:w="906" w:type="dxa"/>
            <w:tcBorders>
              <w:top w:val="single" w:sz="4" w:space="0" w:color="000000"/>
              <w:left w:val="single" w:sz="4" w:space="0" w:color="000000"/>
              <w:bottom w:val="single" w:sz="4" w:space="0" w:color="auto"/>
              <w:right w:val="single" w:sz="4" w:space="0" w:color="000000"/>
            </w:tcBorders>
            <w:hideMark/>
          </w:tcPr>
          <w:p w14:paraId="7B253F84" w14:textId="38124F77" w:rsidR="00803287" w:rsidRPr="00175494" w:rsidDel="008C2B9F" w:rsidRDefault="00803287" w:rsidP="0065269D">
            <w:pPr>
              <w:jc w:val="both"/>
              <w:rPr>
                <w:del w:id="103" w:author="wangych" w:date="2023-03-21T23:13:00Z"/>
              </w:rPr>
            </w:pPr>
            <w:del w:id="104" w:author="wangych" w:date="2023-03-21T23:13:00Z">
              <w:r w:rsidRPr="00175494" w:rsidDel="008C2B9F">
                <w:delText>6/2</w:delText>
              </w:r>
            </w:del>
          </w:p>
        </w:tc>
        <w:tc>
          <w:tcPr>
            <w:tcW w:w="4906" w:type="dxa"/>
            <w:tcBorders>
              <w:top w:val="single" w:sz="4" w:space="0" w:color="000000"/>
              <w:left w:val="single" w:sz="4" w:space="0" w:color="000000"/>
              <w:bottom w:val="single" w:sz="4" w:space="0" w:color="auto"/>
              <w:right w:val="single" w:sz="4" w:space="0" w:color="000000"/>
            </w:tcBorders>
            <w:hideMark/>
          </w:tcPr>
          <w:p w14:paraId="5F02A5AF" w14:textId="7C279DA2" w:rsidR="00803287" w:rsidRPr="00425245" w:rsidDel="008C2B9F" w:rsidRDefault="00803287" w:rsidP="0065269D">
            <w:pPr>
              <w:jc w:val="both"/>
              <w:rPr>
                <w:del w:id="105" w:author="wangych" w:date="2023-03-21T23:13:00Z"/>
                <w:b/>
                <w:bCs/>
                <w:sz w:val="22"/>
                <w:szCs w:val="22"/>
              </w:rPr>
            </w:pPr>
            <w:del w:id="106" w:author="wangych" w:date="2023-03-21T23:13:00Z">
              <w:r w:rsidRPr="00425245" w:rsidDel="008C2B9F">
                <w:rPr>
                  <w:b/>
                  <w:bCs/>
                  <w:sz w:val="22"/>
                  <w:szCs w:val="22"/>
                </w:rPr>
                <w:delText>Proposed new ITU-T Recommendation</w:delText>
              </w:r>
            </w:del>
          </w:p>
        </w:tc>
        <w:tc>
          <w:tcPr>
            <w:tcW w:w="3116" w:type="dxa"/>
            <w:gridSpan w:val="2"/>
            <w:tcBorders>
              <w:top w:val="single" w:sz="4" w:space="0" w:color="000000"/>
              <w:left w:val="single" w:sz="4" w:space="0" w:color="000000"/>
              <w:bottom w:val="single" w:sz="4" w:space="0" w:color="auto"/>
              <w:right w:val="single" w:sz="4" w:space="0" w:color="auto"/>
            </w:tcBorders>
            <w:hideMark/>
          </w:tcPr>
          <w:p w14:paraId="039B18CC" w14:textId="7E3276F3" w:rsidR="00803287" w:rsidRPr="00425245" w:rsidDel="008C2B9F" w:rsidRDefault="004347C2" w:rsidP="0065269D">
            <w:pPr>
              <w:jc w:val="both"/>
              <w:rPr>
                <w:del w:id="107" w:author="wangych" w:date="2023-03-21T23:13:00Z"/>
                <w:sz w:val="22"/>
                <w:szCs w:val="22"/>
                <w:lang w:eastAsia="zh-CN"/>
              </w:rPr>
            </w:pPr>
            <w:del w:id="108" w:author="wangych" w:date="2023-03-21T23:13:00Z">
              <w:r w:rsidRPr="00425245" w:rsidDel="008C2B9F">
                <w:rPr>
                  <w:lang w:eastAsia="zh-CN"/>
                </w:rPr>
                <w:delText>Virtual</w:delText>
              </w:r>
              <w:r w:rsidR="002A0AA6" w:rsidRPr="00425245" w:rsidDel="008C2B9F">
                <w:rPr>
                  <w:sz w:val="22"/>
                  <w:szCs w:val="22"/>
                  <w:lang w:val="en-US"/>
                </w:rPr>
                <w:delText xml:space="preserve">, </w:delText>
              </w:r>
              <w:r w:rsidR="002A0AA6" w:rsidRPr="00425245" w:rsidDel="008C2B9F">
                <w:rPr>
                  <w:sz w:val="22"/>
                  <w:szCs w:val="22"/>
                </w:rPr>
                <w:delText xml:space="preserve">13-24 </w:delText>
              </w:r>
              <w:r w:rsidR="002A0AA6" w:rsidRPr="00425245" w:rsidDel="008C2B9F">
                <w:rPr>
                  <w:sz w:val="22"/>
                  <w:szCs w:val="22"/>
                  <w:lang w:val="en-US"/>
                </w:rPr>
                <w:delText>March 2023</w:delText>
              </w:r>
            </w:del>
          </w:p>
        </w:tc>
      </w:tr>
      <w:tr w:rsidR="00803287" w:rsidRPr="00425245" w:rsidDel="008C2B9F" w14:paraId="2DD1437A" w14:textId="6BAB8B2C" w:rsidTr="006E441C">
        <w:trPr>
          <w:trHeight w:val="334"/>
          <w:del w:id="109" w:author="wangych" w:date="2023-03-21T23:13:00Z"/>
        </w:trPr>
        <w:tc>
          <w:tcPr>
            <w:tcW w:w="1242" w:type="dxa"/>
            <w:tcBorders>
              <w:top w:val="single" w:sz="4" w:space="0" w:color="000000"/>
              <w:left w:val="single" w:sz="4" w:space="0" w:color="000000"/>
              <w:bottom w:val="single" w:sz="4" w:space="0" w:color="000000"/>
              <w:right w:val="single" w:sz="4" w:space="0" w:color="000000"/>
            </w:tcBorders>
            <w:shd w:val="clear" w:color="auto" w:fill="auto"/>
            <w:hideMark/>
          </w:tcPr>
          <w:p w14:paraId="24B3C85D" w14:textId="31A4A087" w:rsidR="00803287" w:rsidRPr="00425245" w:rsidDel="008C2B9F" w:rsidRDefault="00803287" w:rsidP="0065269D">
            <w:pPr>
              <w:jc w:val="both"/>
              <w:rPr>
                <w:del w:id="110" w:author="wangych" w:date="2023-03-21T23:13:00Z"/>
                <w:b/>
                <w:bCs/>
                <w:sz w:val="22"/>
                <w:szCs w:val="22"/>
              </w:rPr>
            </w:pPr>
            <w:del w:id="111" w:author="wangych" w:date="2023-03-21T23:13:00Z">
              <w:r w:rsidRPr="00425245" w:rsidDel="008C2B9F">
                <w:rPr>
                  <w:b/>
                  <w:bCs/>
                  <w:sz w:val="22"/>
                  <w:szCs w:val="22"/>
                </w:rPr>
                <w:delText>Reference and title:</w:delText>
              </w:r>
            </w:del>
          </w:p>
        </w:tc>
        <w:tc>
          <w:tcPr>
            <w:tcW w:w="8928" w:type="dxa"/>
            <w:gridSpan w:val="4"/>
            <w:tcBorders>
              <w:top w:val="single" w:sz="4" w:space="0" w:color="000000"/>
              <w:left w:val="single" w:sz="4" w:space="0" w:color="000000"/>
              <w:bottom w:val="single" w:sz="4" w:space="0" w:color="000000"/>
              <w:right w:val="single" w:sz="4" w:space="0" w:color="auto"/>
            </w:tcBorders>
            <w:shd w:val="clear" w:color="auto" w:fill="auto"/>
            <w:hideMark/>
          </w:tcPr>
          <w:p w14:paraId="201A58E6" w14:textId="12C005CF" w:rsidR="006552C8" w:rsidRPr="00175494" w:rsidDel="008C2B9F" w:rsidRDefault="00B071AB" w:rsidP="00311CA6">
            <w:pPr>
              <w:jc w:val="both"/>
              <w:rPr>
                <w:del w:id="112" w:author="wangych" w:date="2023-03-21T23:13:00Z"/>
              </w:rPr>
            </w:pPr>
            <w:del w:id="113" w:author="wangych" w:date="2023-03-21T23:13:00Z">
              <w:r w:rsidRPr="00AA200C" w:rsidDel="008C2B9F">
                <w:rPr>
                  <w:sz w:val="22"/>
                  <w:lang w:eastAsia="zh-CN"/>
                </w:rPr>
                <w:delText>M.eiil-AITOM</w:delText>
              </w:r>
              <w:r w:rsidR="00D51BD0" w:rsidRPr="00AA200C" w:rsidDel="008C2B9F">
                <w:rPr>
                  <w:sz w:val="22"/>
                  <w:lang w:eastAsia="zh-CN"/>
                </w:rPr>
                <w:delText xml:space="preserve"> </w:delText>
              </w:r>
              <w:r w:rsidR="003D6526" w:rsidRPr="00AA200C" w:rsidDel="008C2B9F">
                <w:rPr>
                  <w:sz w:val="22"/>
                  <w:lang w:eastAsia="zh-CN"/>
                </w:rPr>
                <w:delText>“</w:delText>
              </w:r>
              <w:r w:rsidR="00C64A05" w:rsidRPr="00AA200C" w:rsidDel="008C2B9F">
                <w:rPr>
                  <w:sz w:val="22"/>
                  <w:lang w:eastAsia="zh-CN"/>
                </w:rPr>
                <w:delText xml:space="preserve">Effectiveness indicators of intelligence level for </w:delText>
              </w:r>
              <w:r w:rsidR="0007347D" w:rsidRPr="00AA200C" w:rsidDel="008C2B9F">
                <w:rPr>
                  <w:sz w:val="22"/>
                  <w:lang w:eastAsia="zh-CN"/>
                </w:rPr>
                <w:delText>AI enhanced telecom operation and management</w:delText>
              </w:r>
              <w:r w:rsidR="003D6526" w:rsidRPr="00AA200C" w:rsidDel="008C2B9F">
                <w:rPr>
                  <w:sz w:val="22"/>
                  <w:lang w:eastAsia="zh-CN"/>
                </w:rPr>
                <w:delText>”</w:delText>
              </w:r>
            </w:del>
          </w:p>
        </w:tc>
      </w:tr>
      <w:tr w:rsidR="00803287" w:rsidRPr="00425245" w:rsidDel="008C2B9F" w14:paraId="2A1A6DE7" w14:textId="7C888CCC" w:rsidTr="00CB136E">
        <w:trPr>
          <w:trHeight w:val="484"/>
          <w:del w:id="114" w:author="wangych" w:date="2023-03-21T23:13:00Z"/>
        </w:trPr>
        <w:tc>
          <w:tcPr>
            <w:tcW w:w="1242" w:type="dxa"/>
            <w:tcBorders>
              <w:top w:val="single" w:sz="4" w:space="0" w:color="000000"/>
              <w:left w:val="single" w:sz="4" w:space="0" w:color="000000"/>
              <w:bottom w:val="single" w:sz="4" w:space="0" w:color="auto"/>
              <w:right w:val="single" w:sz="4" w:space="0" w:color="000000"/>
            </w:tcBorders>
            <w:shd w:val="clear" w:color="auto" w:fill="auto"/>
            <w:hideMark/>
          </w:tcPr>
          <w:p w14:paraId="50166394" w14:textId="3ABBA4AB" w:rsidR="00803287" w:rsidRPr="00425245" w:rsidDel="008C2B9F" w:rsidRDefault="00803287" w:rsidP="0065269D">
            <w:pPr>
              <w:jc w:val="both"/>
              <w:rPr>
                <w:del w:id="115" w:author="wangych" w:date="2023-03-21T23:13:00Z"/>
                <w:b/>
                <w:bCs/>
                <w:sz w:val="22"/>
                <w:szCs w:val="22"/>
              </w:rPr>
            </w:pPr>
            <w:del w:id="116" w:author="wangych" w:date="2023-03-21T23:13:00Z">
              <w:r w:rsidRPr="00425245" w:rsidDel="008C2B9F">
                <w:rPr>
                  <w:b/>
                  <w:bCs/>
                  <w:sz w:val="22"/>
                  <w:szCs w:val="22"/>
                </w:rPr>
                <w:delText>Base text:</w:delText>
              </w:r>
            </w:del>
          </w:p>
        </w:tc>
        <w:tc>
          <w:tcPr>
            <w:tcW w:w="5812" w:type="dxa"/>
            <w:gridSpan w:val="2"/>
            <w:tcBorders>
              <w:top w:val="single" w:sz="4" w:space="0" w:color="000000"/>
              <w:left w:val="single" w:sz="4" w:space="0" w:color="000000"/>
              <w:bottom w:val="single" w:sz="4" w:space="0" w:color="auto"/>
              <w:right w:val="single" w:sz="4" w:space="0" w:color="000000"/>
            </w:tcBorders>
            <w:shd w:val="clear" w:color="auto" w:fill="auto"/>
            <w:hideMark/>
          </w:tcPr>
          <w:p w14:paraId="05F710D1" w14:textId="2F199981" w:rsidR="00803287" w:rsidRPr="00175494" w:rsidDel="008C2B9F" w:rsidRDefault="00B00B96" w:rsidP="0065269D">
            <w:pPr>
              <w:jc w:val="both"/>
              <w:rPr>
                <w:del w:id="117" w:author="wangych" w:date="2023-03-21T23:13:00Z"/>
                <w:lang w:eastAsia="zh-CN"/>
              </w:rPr>
            </w:pPr>
            <w:del w:id="118" w:author="wangych" w:date="2023-03-21T23:13:00Z">
              <w:r w:rsidDel="008C2B9F">
                <w:fldChar w:fldCharType="begin"/>
              </w:r>
              <w:r w:rsidDel="008C2B9F">
                <w:delInstrText>HYPERLINK "https://www.itu.int/md/T22-SG02-230313-TD-PLEN-0236/en"</w:delInstrText>
              </w:r>
              <w:r w:rsidDel="008C2B9F">
                <w:fldChar w:fldCharType="separate"/>
              </w:r>
              <w:r w:rsidR="000B5785" w:rsidRPr="009C499E" w:rsidDel="008C2B9F">
                <w:rPr>
                  <w:rStyle w:val="Hyperlink"/>
                  <w:rFonts w:ascii="Times New Roman" w:hAnsi="Times New Roman"/>
                  <w:sz w:val="22"/>
                  <w:lang w:eastAsia="zh-CN"/>
                </w:rPr>
                <w:delText>TD236/PLEN</w:delText>
              </w:r>
              <w:r w:rsidDel="008C2B9F">
                <w:rPr>
                  <w:rStyle w:val="Hyperlink"/>
                  <w:rFonts w:ascii="Times New Roman" w:hAnsi="Times New Roman"/>
                  <w:sz w:val="22"/>
                  <w:lang w:eastAsia="zh-CN"/>
                </w:rPr>
                <w:fldChar w:fldCharType="end"/>
              </w:r>
            </w:del>
          </w:p>
        </w:tc>
        <w:tc>
          <w:tcPr>
            <w:tcW w:w="1274" w:type="dxa"/>
            <w:tcBorders>
              <w:top w:val="single" w:sz="4" w:space="0" w:color="000000"/>
              <w:left w:val="single" w:sz="4" w:space="0" w:color="000000"/>
              <w:bottom w:val="single" w:sz="4" w:space="0" w:color="auto"/>
              <w:right w:val="single" w:sz="4" w:space="0" w:color="000000"/>
            </w:tcBorders>
            <w:shd w:val="clear" w:color="auto" w:fill="auto"/>
            <w:hideMark/>
          </w:tcPr>
          <w:p w14:paraId="724CD28D" w14:textId="4333B3A7" w:rsidR="00803287" w:rsidRPr="00425245" w:rsidDel="008C2B9F" w:rsidRDefault="00803287" w:rsidP="0065269D">
            <w:pPr>
              <w:jc w:val="both"/>
              <w:rPr>
                <w:del w:id="119" w:author="wangych" w:date="2023-03-21T23:13:00Z"/>
                <w:b/>
                <w:bCs/>
                <w:sz w:val="22"/>
                <w:szCs w:val="22"/>
              </w:rPr>
            </w:pPr>
            <w:del w:id="120" w:author="wangych" w:date="2023-03-21T23:13:00Z">
              <w:r w:rsidRPr="00425245" w:rsidDel="008C2B9F">
                <w:rPr>
                  <w:b/>
                  <w:bCs/>
                  <w:sz w:val="22"/>
                  <w:szCs w:val="22"/>
                </w:rPr>
                <w:delText>Timing:</w:delText>
              </w:r>
            </w:del>
          </w:p>
        </w:tc>
        <w:tc>
          <w:tcPr>
            <w:tcW w:w="1842" w:type="dxa"/>
            <w:tcBorders>
              <w:top w:val="single" w:sz="4" w:space="0" w:color="000000"/>
              <w:left w:val="single" w:sz="4" w:space="0" w:color="000000"/>
              <w:bottom w:val="single" w:sz="4" w:space="0" w:color="auto"/>
              <w:right w:val="single" w:sz="4" w:space="0" w:color="auto"/>
            </w:tcBorders>
            <w:shd w:val="clear" w:color="auto" w:fill="auto"/>
            <w:hideMark/>
          </w:tcPr>
          <w:p w14:paraId="08366702" w14:textId="414483FE" w:rsidR="00803287" w:rsidRPr="00425245" w:rsidDel="008C2B9F" w:rsidRDefault="005126B4" w:rsidP="00D94FAE">
            <w:pPr>
              <w:jc w:val="both"/>
              <w:rPr>
                <w:del w:id="121" w:author="wangych" w:date="2023-03-21T23:13:00Z"/>
                <w:sz w:val="22"/>
                <w:szCs w:val="22"/>
                <w:lang w:eastAsia="zh-CN"/>
              </w:rPr>
            </w:pPr>
            <w:del w:id="122" w:author="wangych" w:date="2023-03-21T23:13:00Z">
              <w:r w:rsidRPr="00B00B96" w:rsidDel="008C2B9F">
                <w:rPr>
                  <w:sz w:val="22"/>
                  <w:szCs w:val="22"/>
                </w:rPr>
                <w:delText>202</w:delText>
              </w:r>
              <w:r w:rsidR="004347C2" w:rsidRPr="00B00B96" w:rsidDel="008C2B9F">
                <w:rPr>
                  <w:sz w:val="22"/>
                  <w:szCs w:val="22"/>
                </w:rPr>
                <w:delText>5</w:delText>
              </w:r>
              <w:r w:rsidRPr="00B00B96" w:rsidDel="008C2B9F">
                <w:rPr>
                  <w:sz w:val="22"/>
                  <w:szCs w:val="22"/>
                </w:rPr>
                <w:delText>-</w:delText>
              </w:r>
              <w:r w:rsidR="004347C2" w:rsidRPr="00B00B96" w:rsidDel="008C2B9F">
                <w:rPr>
                  <w:sz w:val="22"/>
                  <w:szCs w:val="22"/>
                </w:rPr>
                <w:delText>03</w:delText>
              </w:r>
            </w:del>
            <w:ins w:id="123" w:author="guorr" w:date="2023-03-21T19:56:00Z">
              <w:del w:id="124" w:author="wangych" w:date="2023-03-21T23:13:00Z">
                <w:r w:rsidR="00D94FAE" w:rsidRPr="00B00B96" w:rsidDel="008C2B9F">
                  <w:rPr>
                    <w:sz w:val="22"/>
                    <w:szCs w:val="22"/>
                  </w:rPr>
                  <w:delText>0</w:delText>
                </w:r>
                <w:r w:rsidR="00D94FAE" w:rsidRPr="00B00B96" w:rsidDel="008C2B9F">
                  <w:rPr>
                    <w:rFonts w:hint="eastAsia"/>
                    <w:sz w:val="22"/>
                    <w:szCs w:val="22"/>
                    <w:lang w:eastAsia="zh-CN"/>
                  </w:rPr>
                  <w:delText>6</w:delText>
                </w:r>
              </w:del>
            </w:ins>
          </w:p>
        </w:tc>
      </w:tr>
      <w:tr w:rsidR="00803287" w:rsidRPr="00425245" w:rsidDel="008C2B9F" w14:paraId="716A15B7" w14:textId="30CE72B8" w:rsidTr="00CB136E">
        <w:trPr>
          <w:trHeight w:val="779"/>
          <w:del w:id="125" w:author="wangych" w:date="2023-03-21T23:13:00Z"/>
        </w:trPr>
        <w:tc>
          <w:tcPr>
            <w:tcW w:w="1242" w:type="dxa"/>
            <w:tcBorders>
              <w:top w:val="single" w:sz="4" w:space="0" w:color="000000"/>
              <w:left w:val="single" w:sz="4" w:space="0" w:color="000000"/>
              <w:bottom w:val="single" w:sz="4" w:space="0" w:color="000000"/>
              <w:right w:val="single" w:sz="4" w:space="0" w:color="000000"/>
            </w:tcBorders>
            <w:hideMark/>
          </w:tcPr>
          <w:p w14:paraId="52F6F6E8" w14:textId="7CDFDCBC" w:rsidR="00803287" w:rsidRPr="00425245" w:rsidDel="008C2B9F" w:rsidRDefault="00803287" w:rsidP="0065269D">
            <w:pPr>
              <w:jc w:val="both"/>
              <w:rPr>
                <w:del w:id="126" w:author="wangych" w:date="2023-03-21T23:13:00Z"/>
                <w:b/>
                <w:bCs/>
                <w:sz w:val="22"/>
                <w:szCs w:val="22"/>
              </w:rPr>
            </w:pPr>
            <w:del w:id="127" w:author="wangych" w:date="2023-03-21T23:13:00Z">
              <w:r w:rsidRPr="00425245" w:rsidDel="008C2B9F">
                <w:rPr>
                  <w:b/>
                  <w:bCs/>
                  <w:sz w:val="22"/>
                  <w:szCs w:val="22"/>
                </w:rPr>
                <w:delText>Editor(s):</w:delText>
              </w:r>
            </w:del>
          </w:p>
        </w:tc>
        <w:tc>
          <w:tcPr>
            <w:tcW w:w="5812" w:type="dxa"/>
            <w:gridSpan w:val="2"/>
            <w:tcBorders>
              <w:top w:val="single" w:sz="4" w:space="0" w:color="000000"/>
              <w:left w:val="single" w:sz="4" w:space="0" w:color="000000"/>
              <w:bottom w:val="single" w:sz="4" w:space="0" w:color="000000"/>
              <w:right w:val="single" w:sz="4" w:space="0" w:color="auto"/>
            </w:tcBorders>
            <w:hideMark/>
          </w:tcPr>
          <w:p w14:paraId="2B115FAD" w14:textId="396D3E02" w:rsidR="004441CD" w:rsidRPr="00AA200C" w:rsidDel="008C2B9F" w:rsidRDefault="004441CD" w:rsidP="004441CD">
            <w:pPr>
              <w:rPr>
                <w:del w:id="128" w:author="wangych" w:date="2023-03-21T23:13:00Z"/>
                <w:sz w:val="22"/>
                <w:lang w:eastAsia="zh-CN"/>
              </w:rPr>
            </w:pPr>
            <w:del w:id="129" w:author="wangych" w:date="2023-03-21T23:13:00Z">
              <w:r w:rsidRPr="00AA200C" w:rsidDel="008C2B9F">
                <w:rPr>
                  <w:sz w:val="22"/>
                  <w:lang w:eastAsia="zh-CN"/>
                </w:rPr>
                <w:delText>Rongrong Guo, China Telecom,</w:delText>
              </w:r>
              <w:r w:rsidRPr="00AA200C" w:rsidDel="008C2B9F">
                <w:rPr>
                  <w:rFonts w:eastAsia="SimSun"/>
                  <w:color w:val="000000"/>
                  <w:sz w:val="22"/>
                  <w:lang w:eastAsia="zh-CN"/>
                </w:rPr>
                <w:delText xml:space="preserve"> E-mail:</w:delText>
              </w:r>
              <w:r w:rsidRPr="00AA200C" w:rsidDel="008C2B9F">
                <w:rPr>
                  <w:sz w:val="22"/>
                </w:rPr>
                <w:delText xml:space="preserve"> </w:delText>
              </w:r>
              <w:r w:rsidRPr="00AA200C" w:rsidDel="008C2B9F">
                <w:rPr>
                  <w:rStyle w:val="Hyperlink"/>
                  <w:sz w:val="22"/>
                  <w:lang w:eastAsia="zh-CN"/>
                </w:rPr>
                <w:delText>guorr@chinatelecom.cn</w:delText>
              </w:r>
            </w:del>
          </w:p>
          <w:p w14:paraId="7026096F" w14:textId="0A422D40" w:rsidR="00A7574C" w:rsidRPr="00175494" w:rsidDel="008C2B9F" w:rsidRDefault="004441CD" w:rsidP="00175494">
            <w:pPr>
              <w:rPr>
                <w:del w:id="130" w:author="wangych" w:date="2023-03-21T23:13:00Z"/>
                <w:rFonts w:eastAsia="SimSun"/>
                <w:color w:val="000000"/>
                <w:lang w:eastAsia="zh-CN"/>
              </w:rPr>
            </w:pPr>
            <w:del w:id="131" w:author="wangych" w:date="2023-03-21T23:13:00Z">
              <w:r w:rsidRPr="00AA200C" w:rsidDel="008C2B9F">
                <w:rPr>
                  <w:sz w:val="22"/>
                  <w:lang w:eastAsia="zh-CN"/>
                </w:rPr>
                <w:delText>Yanqin Wu, China Telecom,</w:delText>
              </w:r>
              <w:r w:rsidRPr="00AA200C" w:rsidDel="008C2B9F">
                <w:rPr>
                  <w:rFonts w:eastAsia="SimSun"/>
                  <w:color w:val="000000"/>
                  <w:sz w:val="22"/>
                  <w:lang w:eastAsia="zh-CN"/>
                </w:rPr>
                <w:delText xml:space="preserve"> E-mail:</w:delText>
              </w:r>
              <w:r w:rsidRPr="00AA200C" w:rsidDel="008C2B9F">
                <w:rPr>
                  <w:sz w:val="22"/>
                </w:rPr>
                <w:delText xml:space="preserve"> </w:delText>
              </w:r>
              <w:r w:rsidDel="008C2B9F">
                <w:fldChar w:fldCharType="begin"/>
              </w:r>
              <w:r w:rsidDel="008C2B9F">
                <w:delInstrText>HYPERLINK "mailto:wuyq@chinatelecom.cn"</w:delInstrText>
              </w:r>
              <w:r w:rsidDel="008C2B9F">
                <w:fldChar w:fldCharType="separate"/>
              </w:r>
              <w:r w:rsidRPr="00AA200C" w:rsidDel="008C2B9F">
                <w:rPr>
                  <w:rStyle w:val="Hyperlink"/>
                  <w:rFonts w:eastAsia="SimSun"/>
                  <w:sz w:val="22"/>
                  <w:lang w:eastAsia="zh-CN"/>
                </w:rPr>
                <w:delText>wuyq@chinatelecom.cn</w:delText>
              </w:r>
              <w:r w:rsidDel="008C2B9F">
                <w:rPr>
                  <w:rStyle w:val="Hyperlink"/>
                  <w:rFonts w:eastAsia="SimSun"/>
                  <w:sz w:val="22"/>
                  <w:lang w:eastAsia="zh-CN"/>
                </w:rPr>
                <w:fldChar w:fldCharType="end"/>
              </w:r>
            </w:del>
          </w:p>
        </w:tc>
        <w:tc>
          <w:tcPr>
            <w:tcW w:w="1274" w:type="dxa"/>
            <w:tcBorders>
              <w:top w:val="single" w:sz="4" w:space="0" w:color="000000"/>
              <w:left w:val="single" w:sz="4" w:space="0" w:color="000000"/>
              <w:bottom w:val="single" w:sz="4" w:space="0" w:color="000000"/>
              <w:right w:val="single" w:sz="4" w:space="0" w:color="auto"/>
            </w:tcBorders>
            <w:hideMark/>
          </w:tcPr>
          <w:p w14:paraId="7E44CCC6" w14:textId="3ECA9877" w:rsidR="00803287" w:rsidRPr="00425245" w:rsidDel="008C2B9F" w:rsidRDefault="00803287" w:rsidP="0065269D">
            <w:pPr>
              <w:jc w:val="both"/>
              <w:rPr>
                <w:del w:id="132" w:author="wangych" w:date="2023-03-21T23:13:00Z"/>
                <w:b/>
                <w:bCs/>
                <w:sz w:val="22"/>
                <w:szCs w:val="22"/>
              </w:rPr>
            </w:pPr>
            <w:del w:id="133" w:author="wangych" w:date="2023-03-21T23:13:00Z">
              <w:r w:rsidRPr="00425245" w:rsidDel="008C2B9F">
                <w:rPr>
                  <w:b/>
                  <w:bCs/>
                  <w:sz w:val="22"/>
                  <w:szCs w:val="22"/>
                </w:rPr>
                <w:delText>Approval process:</w:delText>
              </w:r>
            </w:del>
          </w:p>
        </w:tc>
        <w:tc>
          <w:tcPr>
            <w:tcW w:w="1842" w:type="dxa"/>
            <w:tcBorders>
              <w:top w:val="single" w:sz="4" w:space="0" w:color="000000"/>
              <w:left w:val="single" w:sz="4" w:space="0" w:color="000000"/>
              <w:bottom w:val="single" w:sz="4" w:space="0" w:color="000000"/>
              <w:right w:val="single" w:sz="4" w:space="0" w:color="auto"/>
            </w:tcBorders>
            <w:hideMark/>
          </w:tcPr>
          <w:p w14:paraId="3070C609" w14:textId="49CBF6F8" w:rsidR="00803287" w:rsidRPr="00425245" w:rsidDel="008C2B9F" w:rsidRDefault="00803287" w:rsidP="0065269D">
            <w:pPr>
              <w:jc w:val="both"/>
              <w:rPr>
                <w:del w:id="134" w:author="wangych" w:date="2023-03-21T23:13:00Z"/>
                <w:sz w:val="22"/>
                <w:szCs w:val="22"/>
              </w:rPr>
            </w:pPr>
            <w:del w:id="135" w:author="wangych" w:date="2023-03-21T23:13:00Z">
              <w:r w:rsidRPr="00425245" w:rsidDel="008C2B9F">
                <w:rPr>
                  <w:sz w:val="22"/>
                  <w:szCs w:val="22"/>
                </w:rPr>
                <w:delText xml:space="preserve">AAP </w:delText>
              </w:r>
            </w:del>
          </w:p>
        </w:tc>
      </w:tr>
      <w:tr w:rsidR="00803287" w:rsidRPr="00425245" w:rsidDel="008C2B9F" w14:paraId="7A051389" w14:textId="1ABEC497" w:rsidTr="00D044B5">
        <w:trPr>
          <w:trHeight w:val="3089"/>
          <w:del w:id="136" w:author="wangych" w:date="2023-03-21T23:13:00Z"/>
        </w:trPr>
        <w:tc>
          <w:tcPr>
            <w:tcW w:w="10170" w:type="dxa"/>
            <w:gridSpan w:val="5"/>
            <w:tcBorders>
              <w:top w:val="single" w:sz="4" w:space="0" w:color="000000"/>
              <w:left w:val="single" w:sz="4" w:space="0" w:color="000000"/>
              <w:bottom w:val="nil"/>
              <w:right w:val="single" w:sz="4" w:space="0" w:color="auto"/>
            </w:tcBorders>
            <w:hideMark/>
          </w:tcPr>
          <w:p w14:paraId="0DD01481" w14:textId="6C58BE58" w:rsidR="00803287" w:rsidRPr="00425245" w:rsidDel="008C2B9F" w:rsidRDefault="00803287" w:rsidP="0065269D">
            <w:pPr>
              <w:jc w:val="both"/>
              <w:rPr>
                <w:del w:id="137" w:author="wangych" w:date="2023-03-21T23:13:00Z"/>
              </w:rPr>
            </w:pPr>
            <w:del w:id="138" w:author="wangych" w:date="2023-03-21T23:13:00Z">
              <w:r w:rsidRPr="00425245" w:rsidDel="008C2B9F">
                <w:rPr>
                  <w:b/>
                  <w:bCs/>
                </w:rPr>
                <w:delText xml:space="preserve">Scope </w:delText>
              </w:r>
              <w:r w:rsidRPr="00BD0E41" w:rsidDel="008C2B9F">
                <w:delText>(defines the intent or object of the Recommendation and the aspects covered, thereby indicating the limits of its applicability):</w:delText>
              </w:r>
            </w:del>
          </w:p>
          <w:p w14:paraId="20904C6D" w14:textId="21154850" w:rsidR="00081E76" w:rsidRPr="00AA200C" w:rsidDel="008C2B9F" w:rsidRDefault="00081E76" w:rsidP="00081E76">
            <w:pPr>
              <w:jc w:val="both"/>
              <w:rPr>
                <w:del w:id="139" w:author="wangych" w:date="2023-03-21T23:13:00Z"/>
                <w:sz w:val="22"/>
                <w:lang w:eastAsia="zh-CN"/>
              </w:rPr>
            </w:pPr>
            <w:del w:id="140" w:author="wangych" w:date="2023-03-21T23:13:00Z">
              <w:r w:rsidRPr="00AA200C" w:rsidDel="008C2B9F">
                <w:rPr>
                  <w:sz w:val="22"/>
                  <w:lang w:eastAsia="zh-CN"/>
                </w:rPr>
                <w:delText xml:space="preserve">This </w:delText>
              </w:r>
              <w:r w:rsidRPr="00AA200C" w:rsidDel="008C2B9F">
                <w:rPr>
                  <w:rFonts w:eastAsia="Malgun Gothic"/>
                  <w:sz w:val="22"/>
                  <w:szCs w:val="20"/>
                </w:rPr>
                <w:delText xml:space="preserve">draft </w:delText>
              </w:r>
              <w:r w:rsidRPr="00AA200C" w:rsidDel="008C2B9F">
                <w:rPr>
                  <w:rFonts w:eastAsia="Malgun Gothic"/>
                  <w:sz w:val="22"/>
                </w:rPr>
                <w:delText>Recommendation</w:delText>
              </w:r>
              <w:r w:rsidRPr="00AA200C" w:rsidDel="008C2B9F">
                <w:rPr>
                  <w:sz w:val="22"/>
                  <w:lang w:eastAsia="zh-CN"/>
                </w:rPr>
                <w:delText xml:space="preserve"> provides the </w:delText>
              </w:r>
              <w:r w:rsidR="001F0C78" w:rsidRPr="00AA200C" w:rsidDel="008C2B9F">
                <w:rPr>
                  <w:sz w:val="22"/>
                  <w:lang w:eastAsia="zh-CN"/>
                </w:rPr>
                <w:delText>effectiveness indicators of intelligence level for</w:delText>
              </w:r>
              <w:r w:rsidRPr="00AA200C" w:rsidDel="008C2B9F">
                <w:rPr>
                  <w:sz w:val="22"/>
                  <w:lang w:eastAsia="zh-CN"/>
                </w:rPr>
                <w:delText xml:space="preserve"> </w:delText>
              </w:r>
              <w:r w:rsidR="0007347D" w:rsidRPr="00AA200C" w:rsidDel="008C2B9F">
                <w:rPr>
                  <w:sz w:val="22"/>
                  <w:lang w:eastAsia="zh-CN"/>
                </w:rPr>
                <w:delText>AI enhanced telecom operation and management</w:delText>
              </w:r>
              <w:r w:rsidRPr="00AA200C" w:rsidDel="008C2B9F">
                <w:rPr>
                  <w:sz w:val="22"/>
                  <w:lang w:eastAsia="zh-CN"/>
                </w:rPr>
                <w:delText xml:space="preserve">. It aims to evaluate effectiveness of </w:delText>
              </w:r>
              <w:r w:rsidR="0007347D" w:rsidRPr="00AA200C" w:rsidDel="008C2B9F">
                <w:rPr>
                  <w:sz w:val="22"/>
                  <w:lang w:eastAsia="zh-CN"/>
                </w:rPr>
                <w:delText>AI enhanced telecom operation and management</w:delText>
              </w:r>
              <w:r w:rsidRPr="00AA200C" w:rsidDel="008C2B9F">
                <w:rPr>
                  <w:sz w:val="22"/>
                  <w:lang w:eastAsia="zh-CN"/>
                </w:rPr>
                <w:delText xml:space="preserve"> with additional quantitative methods and be used as a guideline to provide more evaluation dimensions on the effects and benefits of applying AI in terms of operation optimisation, cost reduction, service fulfilments, customer experience upgrade, etc.</w:delText>
              </w:r>
            </w:del>
          </w:p>
          <w:p w14:paraId="79657636" w14:textId="76C0D3CD" w:rsidR="00BF05A2" w:rsidRPr="00AA200C" w:rsidDel="008C2B9F" w:rsidRDefault="00BF05A2" w:rsidP="0065269D">
            <w:pPr>
              <w:jc w:val="both"/>
              <w:rPr>
                <w:del w:id="141" w:author="wangych" w:date="2023-03-21T23:13:00Z"/>
                <w:sz w:val="22"/>
                <w:lang w:eastAsia="zh-CN"/>
              </w:rPr>
            </w:pPr>
            <w:del w:id="142" w:author="wangych" w:date="2023-03-21T23:13:00Z">
              <w:r w:rsidRPr="00AA200C" w:rsidDel="008C2B9F">
                <w:rPr>
                  <w:rFonts w:eastAsia="Malgun Gothic"/>
                  <w:sz w:val="22"/>
                </w:rPr>
                <w:delText>The scope is defined below:</w:delText>
              </w:r>
            </w:del>
          </w:p>
          <w:p w14:paraId="44FA5CB6" w14:textId="7C828D3B" w:rsidR="0063053D" w:rsidRPr="00AA200C" w:rsidDel="008C2B9F" w:rsidRDefault="0063053D" w:rsidP="0063053D">
            <w:pPr>
              <w:pStyle w:val="ListParagraph"/>
              <w:numPr>
                <w:ilvl w:val="0"/>
                <w:numId w:val="30"/>
              </w:numPr>
              <w:ind w:firstLineChars="0"/>
              <w:jc w:val="both"/>
              <w:rPr>
                <w:del w:id="143" w:author="wangych" w:date="2023-03-21T23:13:00Z"/>
                <w:sz w:val="22"/>
                <w:lang w:val="en-US" w:eastAsia="zh-CN"/>
              </w:rPr>
            </w:pPr>
            <w:del w:id="144" w:author="wangych" w:date="2023-03-21T23:13:00Z">
              <w:r w:rsidRPr="00AA200C" w:rsidDel="008C2B9F">
                <w:rPr>
                  <w:sz w:val="22"/>
                  <w:lang w:val="en-US" w:eastAsia="zh-CN"/>
                </w:rPr>
                <w:delText xml:space="preserve">Principle for effectiveness indicators identification </w:delText>
              </w:r>
            </w:del>
          </w:p>
          <w:p w14:paraId="53C38CDB" w14:textId="08FCE5F5" w:rsidR="0063053D" w:rsidRPr="00AA200C" w:rsidDel="008C2B9F" w:rsidRDefault="0063053D" w:rsidP="0063053D">
            <w:pPr>
              <w:pStyle w:val="ListParagraph"/>
              <w:numPr>
                <w:ilvl w:val="0"/>
                <w:numId w:val="30"/>
              </w:numPr>
              <w:ind w:firstLineChars="0"/>
              <w:jc w:val="both"/>
              <w:rPr>
                <w:del w:id="145" w:author="wangych" w:date="2023-03-21T23:13:00Z"/>
                <w:sz w:val="22"/>
                <w:lang w:val="en-US" w:eastAsia="zh-CN"/>
              </w:rPr>
            </w:pPr>
            <w:del w:id="146" w:author="wangych" w:date="2023-03-21T23:13:00Z">
              <w:r w:rsidRPr="00AA200C" w:rsidDel="008C2B9F">
                <w:rPr>
                  <w:sz w:val="22"/>
                  <w:lang w:eastAsia="zh-CN"/>
                </w:rPr>
                <w:delText xml:space="preserve">Overview of effectiveness </w:delText>
              </w:r>
              <w:r w:rsidRPr="00AA200C" w:rsidDel="008C2B9F">
                <w:rPr>
                  <w:sz w:val="22"/>
                  <w:lang w:val="en-US" w:eastAsia="zh-CN"/>
                </w:rPr>
                <w:delText>indicators</w:delText>
              </w:r>
              <w:r w:rsidRPr="00AA200C" w:rsidDel="008C2B9F">
                <w:rPr>
                  <w:sz w:val="22"/>
                  <w:lang w:eastAsia="zh-CN"/>
                </w:rPr>
                <w:delText xml:space="preserve"> decomposition</w:delText>
              </w:r>
            </w:del>
          </w:p>
          <w:p w14:paraId="0FFF8621" w14:textId="1456CB59" w:rsidR="0063053D" w:rsidRPr="00AA200C" w:rsidDel="008C2B9F" w:rsidRDefault="0063053D" w:rsidP="0063053D">
            <w:pPr>
              <w:pStyle w:val="ListParagraph"/>
              <w:numPr>
                <w:ilvl w:val="0"/>
                <w:numId w:val="30"/>
              </w:numPr>
              <w:ind w:firstLineChars="0"/>
              <w:jc w:val="both"/>
              <w:rPr>
                <w:del w:id="147" w:author="wangych" w:date="2023-03-21T23:13:00Z"/>
                <w:sz w:val="22"/>
                <w:lang w:eastAsia="zh-CN"/>
              </w:rPr>
            </w:pPr>
            <w:del w:id="148" w:author="wangych" w:date="2023-03-21T23:13:00Z">
              <w:r w:rsidRPr="00AA200C" w:rsidDel="008C2B9F">
                <w:rPr>
                  <w:sz w:val="22"/>
                  <w:lang w:eastAsia="zh-CN"/>
                </w:rPr>
                <w:delText xml:space="preserve">Dimensions of effectiveness </w:delText>
              </w:r>
              <w:r w:rsidRPr="00AA200C" w:rsidDel="008C2B9F">
                <w:rPr>
                  <w:sz w:val="22"/>
                  <w:lang w:val="en-US" w:eastAsia="zh-CN"/>
                </w:rPr>
                <w:delText>indicators</w:delText>
              </w:r>
            </w:del>
          </w:p>
          <w:p w14:paraId="73D6298E" w14:textId="51C20175" w:rsidR="002F40B4" w:rsidRPr="0063053D" w:rsidDel="008C2B9F" w:rsidRDefault="0063053D" w:rsidP="0063053D">
            <w:pPr>
              <w:pStyle w:val="ListParagraph"/>
              <w:numPr>
                <w:ilvl w:val="0"/>
                <w:numId w:val="30"/>
              </w:numPr>
              <w:ind w:firstLineChars="0"/>
              <w:jc w:val="both"/>
              <w:rPr>
                <w:del w:id="149" w:author="wangych" w:date="2023-03-21T23:13:00Z"/>
                <w:lang w:val="en-US" w:eastAsia="zh-CN"/>
              </w:rPr>
            </w:pPr>
            <w:del w:id="150" w:author="wangych" w:date="2023-03-21T23:13:00Z">
              <w:r w:rsidRPr="00AA200C" w:rsidDel="008C2B9F">
                <w:rPr>
                  <w:sz w:val="22"/>
                  <w:lang w:val="en-US" w:eastAsia="zh-CN"/>
                </w:rPr>
                <w:delText>Method of effectiveness indicators evaluation</w:delText>
              </w:r>
            </w:del>
          </w:p>
        </w:tc>
      </w:tr>
      <w:tr w:rsidR="00803287" w:rsidRPr="00425245" w:rsidDel="008C2B9F" w14:paraId="7CF6AC8E" w14:textId="663E04EC" w:rsidTr="006E441C">
        <w:trPr>
          <w:del w:id="151" w:author="wangych" w:date="2023-03-21T23:13:00Z"/>
        </w:trPr>
        <w:tc>
          <w:tcPr>
            <w:tcW w:w="10170" w:type="dxa"/>
            <w:gridSpan w:val="5"/>
            <w:tcBorders>
              <w:top w:val="single" w:sz="4" w:space="0" w:color="000000"/>
              <w:left w:val="single" w:sz="4" w:space="0" w:color="000000"/>
              <w:bottom w:val="nil"/>
              <w:right w:val="single" w:sz="4" w:space="0" w:color="auto"/>
            </w:tcBorders>
            <w:hideMark/>
          </w:tcPr>
          <w:p w14:paraId="2ADD0ADE" w14:textId="5C05D15F" w:rsidR="00803287" w:rsidRPr="00425245" w:rsidDel="008C2B9F" w:rsidRDefault="00803287" w:rsidP="0065269D">
            <w:pPr>
              <w:jc w:val="both"/>
              <w:rPr>
                <w:del w:id="152" w:author="wangych" w:date="2023-03-21T23:13:00Z"/>
                <w:sz w:val="22"/>
                <w:szCs w:val="22"/>
              </w:rPr>
            </w:pPr>
            <w:del w:id="153" w:author="wangych" w:date="2023-03-21T23:13:00Z">
              <w:r w:rsidRPr="00425245" w:rsidDel="008C2B9F">
                <w:rPr>
                  <w:b/>
                  <w:bCs/>
                  <w:sz w:val="22"/>
                  <w:szCs w:val="22"/>
                </w:rPr>
                <w:delText xml:space="preserve">Summary </w:delText>
              </w:r>
              <w:r w:rsidRPr="00425245" w:rsidDel="008C2B9F">
                <w:rPr>
                  <w:sz w:val="22"/>
                  <w:szCs w:val="22"/>
                </w:rPr>
                <w:delText>(provides a brief overview of the purpose and contents of the Recommendation, thus permitting readers to judge its usefulness for their work):</w:delText>
              </w:r>
            </w:del>
          </w:p>
        </w:tc>
      </w:tr>
      <w:tr w:rsidR="00803287" w:rsidRPr="00425245" w:rsidDel="008C2B9F" w14:paraId="1039F799" w14:textId="7CE7EEB5" w:rsidTr="006E441C">
        <w:trPr>
          <w:trHeight w:val="1000"/>
          <w:del w:id="154" w:author="wangych" w:date="2023-03-21T23:13:00Z"/>
        </w:trPr>
        <w:tc>
          <w:tcPr>
            <w:tcW w:w="10170" w:type="dxa"/>
            <w:gridSpan w:val="5"/>
            <w:tcBorders>
              <w:top w:val="nil"/>
              <w:left w:val="single" w:sz="4" w:space="0" w:color="000000"/>
              <w:bottom w:val="single" w:sz="4" w:space="0" w:color="auto"/>
              <w:right w:val="single" w:sz="4" w:space="0" w:color="auto"/>
            </w:tcBorders>
            <w:hideMark/>
          </w:tcPr>
          <w:p w14:paraId="1ECA1816" w14:textId="628514F9" w:rsidR="00362FF9" w:rsidRPr="00AA200C" w:rsidDel="008C2B9F" w:rsidRDefault="00362FF9" w:rsidP="00362FF9">
            <w:pPr>
              <w:overflowPunct w:val="0"/>
              <w:autoSpaceDE w:val="0"/>
              <w:autoSpaceDN w:val="0"/>
              <w:adjustRightInd w:val="0"/>
              <w:jc w:val="both"/>
              <w:textAlignment w:val="baseline"/>
              <w:rPr>
                <w:del w:id="155" w:author="wangych" w:date="2023-03-21T23:13:00Z"/>
                <w:sz w:val="22"/>
                <w:szCs w:val="22"/>
                <w:lang w:val="en-US" w:eastAsia="zh-CN"/>
              </w:rPr>
            </w:pPr>
            <w:del w:id="156" w:author="wangych" w:date="2023-03-21T23:13:00Z">
              <w:r w:rsidRPr="00AA200C" w:rsidDel="008C2B9F">
                <w:rPr>
                  <w:sz w:val="22"/>
                  <w:szCs w:val="22"/>
                  <w:lang w:eastAsia="zh-CN"/>
                </w:rPr>
                <w:delText xml:space="preserve">The complexity of telecom operation and management for International Mobile Telecommunication 2020 (IMT-2020) </w:delText>
              </w:r>
            </w:del>
            <w:ins w:id="157" w:author="guo" w:date="2023-03-21T22:21:00Z">
              <w:del w:id="158" w:author="wangych" w:date="2023-03-21T23:13:00Z">
                <w:r w:rsidR="00883151" w:rsidDel="008C2B9F">
                  <w:rPr>
                    <w:sz w:val="22"/>
                    <w:szCs w:val="22"/>
                    <w:lang w:eastAsia="zh-CN"/>
                  </w:rPr>
                  <w:delText xml:space="preserve">and beyond </w:delText>
                </w:r>
              </w:del>
            </w:ins>
            <w:del w:id="159" w:author="wangych" w:date="2023-03-21T23:13:00Z">
              <w:r w:rsidRPr="00AA200C" w:rsidDel="008C2B9F">
                <w:rPr>
                  <w:sz w:val="22"/>
                  <w:szCs w:val="22"/>
                  <w:lang w:eastAsia="zh-CN"/>
                </w:rPr>
                <w:delText>network is increasing significantly. AI enhanced Telecom Operation and Management</w:delText>
              </w:r>
              <w:r w:rsidR="00183F1A" w:rsidRPr="00AA200C" w:rsidDel="008C2B9F">
                <w:rPr>
                  <w:rFonts w:hint="eastAsia"/>
                  <w:sz w:val="22"/>
                  <w:szCs w:val="22"/>
                  <w:lang w:eastAsia="zh-CN"/>
                </w:rPr>
                <w:delText xml:space="preserve"> (AITOM) </w:delText>
              </w:r>
              <w:r w:rsidRPr="00AA200C" w:rsidDel="008C2B9F">
                <w:rPr>
                  <w:sz w:val="22"/>
                  <w:szCs w:val="22"/>
                  <w:lang w:eastAsia="zh-CN"/>
                </w:rPr>
                <w:delText xml:space="preserve">has been introduced </w:delText>
              </w:r>
            </w:del>
            <w:ins w:id="160" w:author="guo" w:date="2023-03-21T22:21:00Z">
              <w:del w:id="161" w:author="wangych" w:date="2023-03-21T23:13:00Z">
                <w:r w:rsidR="0081256B" w:rsidDel="008C2B9F">
                  <w:rPr>
                    <w:sz w:val="22"/>
                    <w:szCs w:val="22"/>
                    <w:lang w:eastAsia="zh-CN"/>
                  </w:rPr>
                  <w:delText>proposed</w:delText>
                </w:r>
                <w:r w:rsidR="0081256B" w:rsidRPr="00AA200C" w:rsidDel="008C2B9F">
                  <w:rPr>
                    <w:sz w:val="22"/>
                    <w:szCs w:val="22"/>
                    <w:lang w:eastAsia="zh-CN"/>
                  </w:rPr>
                  <w:delText xml:space="preserve"> </w:delText>
                </w:r>
              </w:del>
            </w:ins>
            <w:del w:id="162" w:author="wangych" w:date="2023-03-21T23:13:00Z">
              <w:r w:rsidRPr="00AA200C" w:rsidDel="008C2B9F">
                <w:rPr>
                  <w:sz w:val="22"/>
                  <w:szCs w:val="22"/>
                  <w:lang w:eastAsia="zh-CN"/>
                </w:rPr>
                <w:delText xml:space="preserve">in </w:delText>
              </w:r>
            </w:del>
            <w:ins w:id="163" w:author="guorr" w:date="2023-03-21T18:06:00Z">
              <w:del w:id="164" w:author="wangych" w:date="2023-03-21T23:13:00Z">
                <w:r w:rsidR="00BD0E41" w:rsidDel="008C2B9F">
                  <w:rPr>
                    <w:rFonts w:hint="eastAsia"/>
                    <w:sz w:val="22"/>
                    <w:szCs w:val="22"/>
                    <w:lang w:eastAsia="zh-CN"/>
                  </w:rPr>
                  <w:delText>[</w:delText>
                </w:r>
              </w:del>
            </w:ins>
            <w:del w:id="165" w:author="wangych" w:date="2023-03-21T23:13:00Z">
              <w:r w:rsidRPr="00AA200C" w:rsidDel="008C2B9F">
                <w:rPr>
                  <w:sz w:val="22"/>
                  <w:szCs w:val="22"/>
                </w:rPr>
                <w:delText>ITU-T M.3080</w:delText>
              </w:r>
            </w:del>
            <w:ins w:id="166" w:author="guorr" w:date="2023-03-21T18:06:00Z">
              <w:del w:id="167" w:author="wangych" w:date="2023-03-21T23:13:00Z">
                <w:r w:rsidR="00BD0E41" w:rsidDel="008C2B9F">
                  <w:rPr>
                    <w:rFonts w:hint="eastAsia"/>
                    <w:sz w:val="22"/>
                    <w:szCs w:val="22"/>
                    <w:lang w:eastAsia="zh-CN"/>
                  </w:rPr>
                  <w:delText>]</w:delText>
                </w:r>
              </w:del>
            </w:ins>
            <w:del w:id="168" w:author="wangych" w:date="2023-03-21T23:13:00Z">
              <w:r w:rsidRPr="00AA200C" w:rsidDel="008C2B9F">
                <w:rPr>
                  <w:sz w:val="22"/>
                  <w:szCs w:val="22"/>
                  <w:lang w:eastAsia="zh-CN"/>
                </w:rPr>
                <w:delText xml:space="preserve"> to introduce AI capabilities for </w:delText>
              </w:r>
              <w:r w:rsidRPr="00AA200C" w:rsidDel="008C2B9F">
                <w:rPr>
                  <w:rFonts w:eastAsia="SimSun"/>
                  <w:sz w:val="22"/>
                  <w:szCs w:val="22"/>
                </w:rPr>
                <w:delText>telecom operation management systems with aim of efficiency improvement, quality assurance, cost management, and security assurance.</w:delText>
              </w:r>
            </w:del>
          </w:p>
          <w:p w14:paraId="4A0AD97C" w14:textId="514A51F6" w:rsidR="00362FF9" w:rsidRPr="00AA200C" w:rsidDel="008C2B9F" w:rsidRDefault="00362FF9" w:rsidP="00362FF9">
            <w:pPr>
              <w:overflowPunct w:val="0"/>
              <w:autoSpaceDE w:val="0"/>
              <w:autoSpaceDN w:val="0"/>
              <w:adjustRightInd w:val="0"/>
              <w:jc w:val="both"/>
              <w:textAlignment w:val="baseline"/>
              <w:rPr>
                <w:del w:id="169" w:author="wangych" w:date="2023-03-21T23:13:00Z"/>
                <w:sz w:val="22"/>
                <w:szCs w:val="22"/>
                <w:lang w:eastAsia="zh-CN"/>
              </w:rPr>
            </w:pPr>
            <w:del w:id="170" w:author="wangych" w:date="2023-03-21T23:13:00Z">
              <w:r w:rsidRPr="00AA200C" w:rsidDel="008C2B9F">
                <w:rPr>
                  <w:sz w:val="22"/>
                  <w:szCs w:val="22"/>
                  <w:lang w:eastAsia="zh-CN"/>
                </w:rPr>
                <w:delText xml:space="preserve">One of the key characteristic of AITOM by </w:delText>
              </w:r>
            </w:del>
            <w:ins w:id="171" w:author="guo" w:date="2023-03-21T22:22:00Z">
              <w:del w:id="172" w:author="wangych" w:date="2023-03-21T23:13:00Z">
                <w:r w:rsidR="007F053E" w:rsidDel="008C2B9F">
                  <w:rPr>
                    <w:sz w:val="22"/>
                    <w:szCs w:val="22"/>
                    <w:lang w:eastAsia="zh-CN"/>
                  </w:rPr>
                  <w:delText>is</w:delText>
                </w:r>
                <w:r w:rsidR="007F053E" w:rsidRPr="00AA200C" w:rsidDel="008C2B9F">
                  <w:rPr>
                    <w:sz w:val="22"/>
                    <w:szCs w:val="22"/>
                    <w:lang w:eastAsia="zh-CN"/>
                  </w:rPr>
                  <w:delText xml:space="preserve"> </w:delText>
                </w:r>
              </w:del>
            </w:ins>
            <w:del w:id="173" w:author="wangych" w:date="2023-03-21T23:13:00Z">
              <w:r w:rsidRPr="00AA200C" w:rsidDel="008C2B9F">
                <w:rPr>
                  <w:sz w:val="22"/>
                  <w:szCs w:val="22"/>
                  <w:lang w:eastAsia="zh-CN"/>
                </w:rPr>
                <w:delText>utilizing AI pipeline orchestration, AITOM is able to realize automatic network management or service provision. Many closed-loop control procedures, service provisions or openings are supported. In this way, AITOM can dramatically reduce costs, as well as improve the timeliness and efficiency of the operation and management process.</w:delText>
              </w:r>
            </w:del>
          </w:p>
          <w:p w14:paraId="1D464D8E" w14:textId="39D67850" w:rsidR="00362FF9" w:rsidRPr="00AA200C" w:rsidDel="008C2B9F" w:rsidRDefault="00362FF9" w:rsidP="00362FF9">
            <w:pPr>
              <w:overflowPunct w:val="0"/>
              <w:autoSpaceDE w:val="0"/>
              <w:autoSpaceDN w:val="0"/>
              <w:adjustRightInd w:val="0"/>
              <w:jc w:val="both"/>
              <w:textAlignment w:val="baseline"/>
              <w:rPr>
                <w:del w:id="174" w:author="wangych" w:date="2023-03-21T23:13:00Z"/>
                <w:sz w:val="22"/>
                <w:szCs w:val="22"/>
                <w:lang w:eastAsia="zh-CN"/>
              </w:rPr>
            </w:pPr>
            <w:del w:id="175" w:author="wangych" w:date="2023-03-21T23:13:00Z">
              <w:r w:rsidRPr="00AA200C" w:rsidDel="008C2B9F">
                <w:rPr>
                  <w:sz w:val="22"/>
                  <w:szCs w:val="22"/>
                  <w:lang w:eastAsia="zh-CN"/>
                </w:rPr>
                <w:delText>T</w:delText>
              </w:r>
              <w:r w:rsidRPr="00AA200C" w:rsidDel="008C2B9F">
                <w:rPr>
                  <w:kern w:val="2"/>
                  <w:sz w:val="22"/>
                  <w:szCs w:val="22"/>
                  <w:lang w:val="en-US" w:eastAsia="zh-CN"/>
                </w:rPr>
                <w:delText xml:space="preserve">he </w:delText>
              </w:r>
              <w:r w:rsidRPr="00AA200C" w:rsidDel="008C2B9F">
                <w:rPr>
                  <w:sz w:val="22"/>
                  <w:szCs w:val="22"/>
                  <w:lang w:eastAsia="zh-CN"/>
                </w:rPr>
                <w:delText xml:space="preserve">current </w:delText>
              </w:r>
              <w:r w:rsidRPr="00AA200C" w:rsidDel="008C2B9F">
                <w:rPr>
                  <w:kern w:val="2"/>
                  <w:sz w:val="22"/>
                  <w:szCs w:val="22"/>
                  <w:lang w:val="en-US" w:eastAsia="zh-CN"/>
                </w:rPr>
                <w:delText>work of</w:delText>
              </w:r>
              <w:r w:rsidRPr="00AA200C" w:rsidDel="008C2B9F">
                <w:rPr>
                  <w:kern w:val="2"/>
                  <w:sz w:val="22"/>
                  <w:szCs w:val="22"/>
                  <w:lang w:eastAsia="zh-CN"/>
                </w:rPr>
                <w:delText xml:space="preserve"> </w:delText>
              </w:r>
            </w:del>
            <w:ins w:id="176" w:author="guorr" w:date="2023-03-21T18:06:00Z">
              <w:del w:id="177" w:author="wangych" w:date="2023-03-21T23:13:00Z">
                <w:r w:rsidR="00BD0E41" w:rsidDel="008C2B9F">
                  <w:rPr>
                    <w:rFonts w:hint="eastAsia"/>
                    <w:kern w:val="2"/>
                    <w:sz w:val="22"/>
                    <w:szCs w:val="22"/>
                    <w:lang w:eastAsia="zh-CN"/>
                  </w:rPr>
                  <w:delText>[</w:delText>
                </w:r>
              </w:del>
            </w:ins>
            <w:del w:id="178" w:author="wangych" w:date="2023-03-21T23:13:00Z">
              <w:r w:rsidR="005678C2" w:rsidRPr="00AA200C" w:rsidDel="008C2B9F">
                <w:rPr>
                  <w:kern w:val="2"/>
                  <w:sz w:val="22"/>
                  <w:szCs w:val="22"/>
                  <w:lang w:eastAsia="zh-CN"/>
                </w:rPr>
                <w:delText>ITU-T M.338</w:delText>
              </w:r>
              <w:r w:rsidR="005678C2" w:rsidRPr="00AA200C" w:rsidDel="008C2B9F">
                <w:rPr>
                  <w:rFonts w:hint="eastAsia"/>
                  <w:kern w:val="2"/>
                  <w:sz w:val="22"/>
                  <w:szCs w:val="22"/>
                  <w:lang w:eastAsia="zh-CN"/>
                </w:rPr>
                <w:delText>4</w:delText>
              </w:r>
            </w:del>
            <w:ins w:id="179" w:author="guorr" w:date="2023-03-21T18:06:00Z">
              <w:del w:id="180" w:author="wangych" w:date="2023-03-21T23:13:00Z">
                <w:r w:rsidR="00BD0E41" w:rsidDel="008C2B9F">
                  <w:rPr>
                    <w:rFonts w:hint="eastAsia"/>
                    <w:kern w:val="2"/>
                    <w:sz w:val="22"/>
                    <w:szCs w:val="22"/>
                    <w:lang w:eastAsia="zh-CN"/>
                  </w:rPr>
                  <w:delText>]</w:delText>
                </w:r>
              </w:del>
            </w:ins>
            <w:del w:id="181" w:author="wangych" w:date="2023-03-21T23:13:00Z">
              <w:r w:rsidR="005678C2" w:rsidRPr="00AA200C" w:rsidDel="008C2B9F">
                <w:rPr>
                  <w:kern w:val="2"/>
                  <w:sz w:val="22"/>
                  <w:szCs w:val="22"/>
                  <w:lang w:eastAsia="zh-CN"/>
                </w:rPr>
                <w:delText xml:space="preserve"> (ex. </w:delText>
              </w:r>
              <w:r w:rsidRPr="00B00B96" w:rsidDel="008C2B9F">
                <w:rPr>
                  <w:kern w:val="2"/>
                  <w:sz w:val="22"/>
                  <w:szCs w:val="22"/>
                  <w:lang w:eastAsia="zh-CN"/>
                </w:rPr>
                <w:delText>M.il-AITOM</w:delText>
              </w:r>
              <w:r w:rsidR="005678C2" w:rsidRPr="00B00B96" w:rsidDel="008C2B9F">
                <w:rPr>
                  <w:kern w:val="2"/>
                  <w:sz w:val="22"/>
                  <w:szCs w:val="22"/>
                  <w:lang w:eastAsia="zh-CN"/>
                </w:rPr>
                <w:delText>)</w:delText>
              </w:r>
              <w:r w:rsidRPr="00B00B96" w:rsidDel="008C2B9F">
                <w:rPr>
                  <w:kern w:val="2"/>
                  <w:sz w:val="22"/>
                  <w:szCs w:val="22"/>
                  <w:lang w:eastAsia="zh-CN"/>
                </w:rPr>
                <w:delText xml:space="preserve"> and </w:delText>
              </w:r>
            </w:del>
            <w:ins w:id="182" w:author="guorr" w:date="2023-03-21T18:06:00Z">
              <w:del w:id="183" w:author="wangych" w:date="2023-03-21T23:13:00Z">
                <w:r w:rsidR="00BD0E41" w:rsidRPr="00B00B96" w:rsidDel="008C2B9F">
                  <w:rPr>
                    <w:rFonts w:hint="eastAsia"/>
                    <w:kern w:val="2"/>
                    <w:sz w:val="22"/>
                    <w:szCs w:val="22"/>
                    <w:lang w:eastAsia="zh-CN"/>
                  </w:rPr>
                  <w:delText>[</w:delText>
                </w:r>
              </w:del>
            </w:ins>
            <w:del w:id="184" w:author="wangych" w:date="2023-03-21T23:13:00Z">
              <w:r w:rsidR="005678C2" w:rsidRPr="00B00B96" w:rsidDel="008C2B9F">
                <w:rPr>
                  <w:kern w:val="2"/>
                  <w:sz w:val="22"/>
                  <w:szCs w:val="22"/>
                  <w:lang w:eastAsia="zh-CN"/>
                </w:rPr>
                <w:delText>ITU-T M.3385</w:delText>
              </w:r>
            </w:del>
            <w:ins w:id="185" w:author="guorr" w:date="2023-03-21T18:06:00Z">
              <w:del w:id="186" w:author="wangych" w:date="2023-03-21T23:13:00Z">
                <w:r w:rsidR="00BD0E41" w:rsidRPr="00B00B96" w:rsidDel="008C2B9F">
                  <w:rPr>
                    <w:rFonts w:hint="eastAsia"/>
                    <w:kern w:val="2"/>
                    <w:sz w:val="22"/>
                    <w:szCs w:val="22"/>
                    <w:lang w:eastAsia="zh-CN"/>
                  </w:rPr>
                  <w:delText>]</w:delText>
                </w:r>
              </w:del>
            </w:ins>
            <w:del w:id="187" w:author="wangych" w:date="2023-03-21T23:13:00Z">
              <w:r w:rsidR="005678C2" w:rsidRPr="00B00B96" w:rsidDel="008C2B9F">
                <w:rPr>
                  <w:kern w:val="2"/>
                  <w:sz w:val="22"/>
                  <w:szCs w:val="22"/>
                  <w:lang w:eastAsia="zh-CN"/>
                </w:rPr>
                <w:delText xml:space="preserve"> (ex. </w:delText>
              </w:r>
              <w:r w:rsidR="005678C2" w:rsidRPr="00AA200C" w:rsidDel="008C2B9F">
                <w:rPr>
                  <w:kern w:val="2"/>
                  <w:sz w:val="22"/>
                  <w:szCs w:val="22"/>
                  <w:lang w:eastAsia="zh-CN"/>
                </w:rPr>
                <w:delText>M.ilef-AITOM)</w:delText>
              </w:r>
              <w:r w:rsidRPr="00AA200C" w:rsidDel="008C2B9F">
                <w:rPr>
                  <w:kern w:val="2"/>
                  <w:sz w:val="22"/>
                  <w:szCs w:val="22"/>
                  <w:lang w:eastAsia="zh-CN"/>
                </w:rPr>
                <w:delText xml:space="preserve"> in ITU.T SG2 </w:delText>
              </w:r>
              <w:r w:rsidRPr="00AA200C" w:rsidDel="008C2B9F">
                <w:rPr>
                  <w:sz w:val="22"/>
                  <w:szCs w:val="22"/>
                  <w:lang w:eastAsia="zh-CN"/>
                </w:rPr>
                <w:delText xml:space="preserve">mainly focuses on determining intelligence level from Level 0 to Level 5 for AITOM based on qualitative analysis with evaluation criterial. The characteristic features or </w:delText>
              </w:r>
            </w:del>
            <w:ins w:id="188" w:author="guo" w:date="2023-03-21T22:30:00Z">
              <w:del w:id="189" w:author="wangych" w:date="2023-03-21T23:13:00Z">
                <w:r w:rsidR="000A2318" w:rsidDel="008C2B9F">
                  <w:rPr>
                    <w:sz w:val="22"/>
                    <w:szCs w:val="22"/>
                    <w:lang w:eastAsia="zh-CN"/>
                  </w:rPr>
                  <w:delText>for</w:delText>
                </w:r>
              </w:del>
            </w:ins>
            <w:ins w:id="190" w:author="guo" w:date="2023-03-21T22:31:00Z">
              <w:del w:id="191" w:author="wangych" w:date="2023-03-21T23:13:00Z">
                <w:r w:rsidR="000A2318" w:rsidDel="008C2B9F">
                  <w:rPr>
                    <w:sz w:val="22"/>
                    <w:szCs w:val="22"/>
                    <w:lang w:eastAsia="zh-CN"/>
                  </w:rPr>
                  <w:delText xml:space="preserve"> </w:delText>
                </w:r>
              </w:del>
            </w:ins>
            <w:del w:id="192" w:author="wangych" w:date="2023-03-21T23:13:00Z">
              <w:r w:rsidRPr="00AA200C" w:rsidDel="008C2B9F">
                <w:rPr>
                  <w:sz w:val="22"/>
                  <w:szCs w:val="22"/>
                  <w:lang w:eastAsia="zh-CN"/>
                </w:rPr>
                <w:delText xml:space="preserve">criterial of intelligence level from Level 0 to Level 5 are descripted based on whether or to what extend AI capabilities are applied into system and particular </w:delText>
              </w:r>
            </w:del>
            <w:ins w:id="193" w:author="guo" w:date="2023-03-21T22:24:00Z">
              <w:del w:id="194" w:author="wangych" w:date="2023-03-21T23:13:00Z">
                <w:r w:rsidR="00195C88" w:rsidDel="008C2B9F">
                  <w:rPr>
                    <w:sz w:val="22"/>
                    <w:szCs w:val="22"/>
                    <w:lang w:eastAsia="zh-CN"/>
                  </w:rPr>
                  <w:delText xml:space="preserve">operation </w:delText>
                </w:r>
              </w:del>
            </w:ins>
            <w:del w:id="195" w:author="wangych" w:date="2023-03-21T23:13:00Z">
              <w:r w:rsidR="0007382A" w:rsidRPr="00AA200C" w:rsidDel="008C2B9F">
                <w:rPr>
                  <w:rFonts w:hint="eastAsia"/>
                  <w:sz w:val="22"/>
                  <w:szCs w:val="22"/>
                  <w:lang w:eastAsia="zh-CN"/>
                </w:rPr>
                <w:delText>evaluation</w:delText>
              </w:r>
              <w:r w:rsidRPr="00AA200C" w:rsidDel="008C2B9F">
                <w:rPr>
                  <w:sz w:val="22"/>
                  <w:szCs w:val="22"/>
                  <w:lang w:eastAsia="zh-CN"/>
                </w:rPr>
                <w:delText xml:space="preserve"> tasks. And it is helpful to identify the shortcomings and give a guideline for planning intelligent evolution.</w:delText>
              </w:r>
            </w:del>
          </w:p>
          <w:p w14:paraId="2D19FC75" w14:textId="525827AC" w:rsidR="00362FF9" w:rsidRPr="00AA200C" w:rsidDel="008C2B9F" w:rsidRDefault="00362FF9" w:rsidP="00362FF9">
            <w:pPr>
              <w:overflowPunct w:val="0"/>
              <w:autoSpaceDE w:val="0"/>
              <w:autoSpaceDN w:val="0"/>
              <w:adjustRightInd w:val="0"/>
              <w:jc w:val="both"/>
              <w:textAlignment w:val="baseline"/>
              <w:rPr>
                <w:del w:id="196" w:author="wangych" w:date="2023-03-21T23:13:00Z"/>
                <w:sz w:val="22"/>
                <w:szCs w:val="22"/>
                <w:lang w:eastAsia="zh-CN"/>
              </w:rPr>
            </w:pPr>
            <w:del w:id="197" w:author="wangych" w:date="2023-03-21T23:13:00Z">
              <w:r w:rsidRPr="00AA200C" w:rsidDel="008C2B9F">
                <w:rPr>
                  <w:sz w:val="22"/>
                  <w:szCs w:val="22"/>
                  <w:lang w:eastAsia="zh-CN"/>
                </w:rPr>
                <w:delText xml:space="preserve">However, there are some challenges with this intelligence level evaluation. Firstly, the evaluation of intelligence level is relevant subjective as there is no quantitative targets or measurable methods. This cause lots of issues for different operators to align their operation and management goals and strategies. Secondly, the evaluation tasks proposed in </w:delText>
              </w:r>
            </w:del>
            <w:ins w:id="198" w:author="guorr" w:date="2023-03-21T18:09:00Z">
              <w:del w:id="199" w:author="wangych" w:date="2023-03-21T23:13:00Z">
                <w:r w:rsidR="00265673" w:rsidDel="008C2B9F">
                  <w:rPr>
                    <w:rFonts w:hint="eastAsia"/>
                    <w:sz w:val="22"/>
                    <w:szCs w:val="22"/>
                    <w:lang w:eastAsia="zh-CN"/>
                  </w:rPr>
                  <w:delText>[</w:delText>
                </w:r>
              </w:del>
            </w:ins>
            <w:del w:id="200" w:author="wangych" w:date="2023-03-21T23:13:00Z">
              <w:r w:rsidR="00EB515F" w:rsidRPr="00AA200C" w:rsidDel="008C2B9F">
                <w:rPr>
                  <w:kern w:val="2"/>
                  <w:sz w:val="22"/>
                  <w:szCs w:val="22"/>
                  <w:lang w:eastAsia="zh-CN"/>
                </w:rPr>
                <w:delText>ITU-T M.3385</w:delText>
              </w:r>
            </w:del>
            <w:ins w:id="201" w:author="guorr" w:date="2023-03-21T18:09:00Z">
              <w:del w:id="202" w:author="wangych" w:date="2023-03-21T23:13:00Z">
                <w:r w:rsidR="00265673" w:rsidDel="008C2B9F">
                  <w:rPr>
                    <w:rFonts w:hint="eastAsia"/>
                    <w:kern w:val="2"/>
                    <w:sz w:val="22"/>
                    <w:szCs w:val="22"/>
                    <w:lang w:eastAsia="zh-CN"/>
                  </w:rPr>
                  <w:delText>]</w:delText>
                </w:r>
              </w:del>
            </w:ins>
            <w:del w:id="203" w:author="wangych" w:date="2023-03-21T23:13:00Z">
              <w:r w:rsidR="00EB515F" w:rsidRPr="00AA200C" w:rsidDel="008C2B9F">
                <w:rPr>
                  <w:kern w:val="2"/>
                  <w:sz w:val="22"/>
                  <w:szCs w:val="22"/>
                  <w:lang w:eastAsia="zh-CN"/>
                </w:rPr>
                <w:delText xml:space="preserve"> (ex. M.ilef-AITOM)</w:delText>
              </w:r>
              <w:r w:rsidRPr="00AA200C" w:rsidDel="008C2B9F">
                <w:rPr>
                  <w:sz w:val="22"/>
                  <w:szCs w:val="22"/>
                  <w:lang w:eastAsia="zh-CN"/>
                </w:rPr>
                <w:delText xml:space="preserve"> are based on the operation stage, aiming to introduce AI capabilities into the activities of telecom operation and management. But the ultimate goal of introducing AI capabilities is not to use more AI, rather to improve the effectiveness and increase the enterprise benefits. </w:delText>
              </w:r>
            </w:del>
          </w:p>
          <w:p w14:paraId="231C501C" w14:textId="08CB5E29" w:rsidR="00320760" w:rsidRPr="00362FF9" w:rsidDel="008C2B9F" w:rsidRDefault="00362FF9" w:rsidP="00311CA6">
            <w:pPr>
              <w:overflowPunct w:val="0"/>
              <w:autoSpaceDE w:val="0"/>
              <w:autoSpaceDN w:val="0"/>
              <w:adjustRightInd w:val="0"/>
              <w:jc w:val="both"/>
              <w:textAlignment w:val="baseline"/>
              <w:rPr>
                <w:del w:id="204" w:author="wangych" w:date="2023-03-21T23:13:00Z"/>
                <w:lang w:eastAsia="zh-CN"/>
              </w:rPr>
            </w:pPr>
            <w:del w:id="205" w:author="wangych" w:date="2023-03-21T23:13:00Z">
              <w:r w:rsidRPr="00AA200C" w:rsidDel="008C2B9F">
                <w:rPr>
                  <w:sz w:val="22"/>
                  <w:szCs w:val="22"/>
                  <w:lang w:eastAsia="zh-CN"/>
                </w:rPr>
                <w:lastRenderedPageBreak/>
                <w:delText>To summarise, i</w:delText>
              </w:r>
              <w:r w:rsidR="000E19A5" w:rsidRPr="00AA200C" w:rsidDel="008C2B9F">
                <w:rPr>
                  <w:sz w:val="22"/>
                  <w:szCs w:val="22"/>
                  <w:lang w:eastAsia="zh-CN"/>
                </w:rPr>
                <w:delText>ntelligen</w:delText>
              </w:r>
              <w:r w:rsidR="000E19A5" w:rsidRPr="00AA200C" w:rsidDel="008C2B9F">
                <w:rPr>
                  <w:rFonts w:hint="eastAsia"/>
                  <w:sz w:val="22"/>
                  <w:szCs w:val="22"/>
                  <w:lang w:eastAsia="zh-CN"/>
                </w:rPr>
                <w:delText>ce</w:delText>
              </w:r>
              <w:r w:rsidRPr="00AA200C" w:rsidDel="008C2B9F">
                <w:rPr>
                  <w:sz w:val="22"/>
                  <w:szCs w:val="22"/>
                  <w:lang w:eastAsia="zh-CN"/>
                </w:rPr>
                <w:delText xml:space="preserve"> level evaluation </w:delText>
              </w:r>
            </w:del>
            <w:ins w:id="206" w:author="guo" w:date="2023-03-21T22:20:00Z">
              <w:del w:id="207" w:author="wangych" w:date="2023-03-21T23:13:00Z">
                <w:r w:rsidR="007D5051" w:rsidDel="008C2B9F">
                  <w:rPr>
                    <w:sz w:val="22"/>
                    <w:szCs w:val="22"/>
                    <w:lang w:eastAsia="zh-CN"/>
                  </w:rPr>
                  <w:delText xml:space="preserve">of AITOM </w:delText>
                </w:r>
              </w:del>
            </w:ins>
            <w:del w:id="208" w:author="wangych" w:date="2023-03-21T23:13:00Z">
              <w:r w:rsidRPr="00AA200C" w:rsidDel="008C2B9F">
                <w:rPr>
                  <w:sz w:val="22"/>
                  <w:szCs w:val="22"/>
                  <w:lang w:eastAsia="zh-CN"/>
                </w:rPr>
                <w:delText xml:space="preserve">needs further support with additional quantitative based evaluation methods. Also, the results of the evaluation should be value-oriented and provide more information on the effects and benefits of applying AI in terms of operation optimisation, cost reduction, service fulfilments, customer experience upgrade, etc. Thus, this contribution proposes to initiate a new work item on “Effectiveness indicators of intelligence level for </w:delText>
              </w:r>
              <w:r w:rsidR="0007347D" w:rsidRPr="00AA200C" w:rsidDel="008C2B9F">
                <w:rPr>
                  <w:sz w:val="22"/>
                  <w:szCs w:val="22"/>
                  <w:lang w:eastAsia="zh-CN"/>
                </w:rPr>
                <w:delText>AI enhanced telecom operation and management</w:delText>
              </w:r>
              <w:r w:rsidRPr="00AA200C" w:rsidDel="008C2B9F">
                <w:rPr>
                  <w:sz w:val="22"/>
                  <w:szCs w:val="22"/>
                  <w:lang w:eastAsia="zh-CN"/>
                </w:rPr>
                <w:delText>”</w:delText>
              </w:r>
            </w:del>
            <w:ins w:id="209" w:author="guo" w:date="2023-03-21T22:26:00Z">
              <w:del w:id="210" w:author="wangych" w:date="2023-03-21T23:13:00Z">
                <w:r w:rsidR="00195C88" w:rsidRPr="00AA200C" w:rsidDel="008C2B9F">
                  <w:rPr>
                    <w:sz w:val="22"/>
                    <w:szCs w:val="22"/>
                    <w:lang w:eastAsia="zh-CN"/>
                  </w:rPr>
                  <w:delText xml:space="preserve"> </w:delText>
                </w:r>
                <w:r w:rsidR="00195C88" w:rsidDel="008C2B9F">
                  <w:rPr>
                    <w:sz w:val="22"/>
                    <w:szCs w:val="22"/>
                    <w:lang w:eastAsia="zh-CN"/>
                  </w:rPr>
                  <w:delText xml:space="preserve">is </w:delText>
                </w:r>
                <w:r w:rsidR="00195C88" w:rsidRPr="00AA200C" w:rsidDel="008C2B9F">
                  <w:rPr>
                    <w:sz w:val="22"/>
                    <w:szCs w:val="22"/>
                    <w:lang w:eastAsia="zh-CN"/>
                  </w:rPr>
                  <w:delText>propose</w:delText>
                </w:r>
                <w:r w:rsidR="00195C88" w:rsidDel="008C2B9F">
                  <w:rPr>
                    <w:sz w:val="22"/>
                    <w:szCs w:val="22"/>
                    <w:lang w:eastAsia="zh-CN"/>
                  </w:rPr>
                  <w:delText>d</w:delText>
                </w:r>
                <w:r w:rsidR="00195C88" w:rsidRPr="00AA200C" w:rsidDel="008C2B9F">
                  <w:rPr>
                    <w:sz w:val="22"/>
                    <w:szCs w:val="22"/>
                    <w:lang w:eastAsia="zh-CN"/>
                  </w:rPr>
                  <w:delText xml:space="preserve"> to initiate</w:delText>
                </w:r>
              </w:del>
            </w:ins>
            <w:del w:id="211" w:author="wangych" w:date="2023-03-21T23:13:00Z">
              <w:r w:rsidRPr="00AA200C" w:rsidDel="008C2B9F">
                <w:rPr>
                  <w:sz w:val="22"/>
                  <w:szCs w:val="22"/>
                  <w:lang w:eastAsia="zh-CN"/>
                </w:rPr>
                <w:delText>.</w:delText>
              </w:r>
            </w:del>
          </w:p>
        </w:tc>
      </w:tr>
      <w:tr w:rsidR="00803287" w:rsidRPr="00425245" w:rsidDel="008C2B9F" w14:paraId="15B2BB5F" w14:textId="4A51E7C9" w:rsidTr="006E441C">
        <w:trPr>
          <w:del w:id="212" w:author="wangych" w:date="2023-03-21T23:13:00Z"/>
        </w:trPr>
        <w:tc>
          <w:tcPr>
            <w:tcW w:w="10170" w:type="dxa"/>
            <w:gridSpan w:val="5"/>
            <w:tcBorders>
              <w:top w:val="single" w:sz="4" w:space="0" w:color="auto"/>
              <w:left w:val="single" w:sz="4" w:space="0" w:color="auto"/>
              <w:bottom w:val="nil"/>
              <w:right w:val="single" w:sz="4" w:space="0" w:color="auto"/>
            </w:tcBorders>
            <w:hideMark/>
          </w:tcPr>
          <w:p w14:paraId="1ADC6F9E" w14:textId="5969C907" w:rsidR="00803287" w:rsidRPr="00425245" w:rsidDel="008C2B9F" w:rsidRDefault="00803287" w:rsidP="0065269D">
            <w:pPr>
              <w:jc w:val="both"/>
              <w:rPr>
                <w:del w:id="213" w:author="wangych" w:date="2023-03-21T23:13:00Z"/>
                <w:sz w:val="22"/>
                <w:szCs w:val="22"/>
              </w:rPr>
            </w:pPr>
            <w:del w:id="214" w:author="wangych" w:date="2023-03-21T23:13:00Z">
              <w:r w:rsidRPr="00425245" w:rsidDel="008C2B9F">
                <w:rPr>
                  <w:b/>
                  <w:bCs/>
                  <w:sz w:val="22"/>
                  <w:szCs w:val="22"/>
                </w:rPr>
                <w:lastRenderedPageBreak/>
                <w:delText>Relations to ITU-T Recommendations or to other standards</w:delText>
              </w:r>
              <w:r w:rsidRPr="00425245" w:rsidDel="008C2B9F">
                <w:rPr>
                  <w:sz w:val="22"/>
                  <w:szCs w:val="22"/>
                </w:rPr>
                <w:delText xml:space="preserve"> (approved or under development):</w:delText>
              </w:r>
            </w:del>
          </w:p>
        </w:tc>
      </w:tr>
      <w:tr w:rsidR="00803287" w:rsidRPr="00425245" w:rsidDel="008C2B9F" w14:paraId="759184D0" w14:textId="7FB27F06" w:rsidTr="006E441C">
        <w:trPr>
          <w:trHeight w:val="417"/>
          <w:del w:id="215" w:author="wangych" w:date="2023-03-21T23:13:00Z"/>
        </w:trPr>
        <w:tc>
          <w:tcPr>
            <w:tcW w:w="10170" w:type="dxa"/>
            <w:gridSpan w:val="5"/>
            <w:tcBorders>
              <w:top w:val="nil"/>
              <w:left w:val="single" w:sz="4" w:space="0" w:color="auto"/>
              <w:bottom w:val="single" w:sz="4" w:space="0" w:color="auto"/>
              <w:right w:val="single" w:sz="4" w:space="0" w:color="auto"/>
            </w:tcBorders>
            <w:hideMark/>
          </w:tcPr>
          <w:p w14:paraId="04CADD1E" w14:textId="113A2BE4" w:rsidR="00803287" w:rsidRPr="00425245" w:rsidDel="008C2B9F" w:rsidRDefault="00C50300" w:rsidP="0065269D">
            <w:pPr>
              <w:jc w:val="both"/>
              <w:rPr>
                <w:del w:id="216" w:author="wangych" w:date="2023-03-21T23:13:00Z"/>
                <w:sz w:val="22"/>
                <w:szCs w:val="22"/>
              </w:rPr>
            </w:pPr>
            <w:del w:id="217" w:author="wangych" w:date="2023-03-21T23:13:00Z">
              <w:r w:rsidRPr="00B00B96" w:rsidDel="008C2B9F">
                <w:rPr>
                  <w:sz w:val="22"/>
                  <w:szCs w:val="22"/>
                  <w:lang w:eastAsia="zh-CN"/>
                </w:rPr>
                <w:delText xml:space="preserve">ITU-T </w:delText>
              </w:r>
              <w:r w:rsidR="00803287" w:rsidRPr="00B00B96" w:rsidDel="008C2B9F">
                <w:rPr>
                  <w:sz w:val="22"/>
                  <w:szCs w:val="22"/>
                </w:rPr>
                <w:delText>M.3080</w:delText>
              </w:r>
              <w:r w:rsidR="001649FC" w:rsidRPr="00B00B96" w:rsidDel="008C2B9F">
                <w:rPr>
                  <w:sz w:val="22"/>
                  <w:szCs w:val="22"/>
                  <w:lang w:eastAsia="zh-CN"/>
                </w:rPr>
                <w:delText xml:space="preserve"> </w:delText>
              </w:r>
              <w:r w:rsidR="00803287" w:rsidRPr="00B00B96" w:rsidDel="008C2B9F">
                <w:rPr>
                  <w:sz w:val="22"/>
                  <w:szCs w:val="22"/>
                </w:rPr>
                <w:delText>(AITOM)</w:delText>
              </w:r>
              <w:r w:rsidR="006552C8" w:rsidRPr="00B00B96" w:rsidDel="008C2B9F">
                <w:rPr>
                  <w:sz w:val="22"/>
                  <w:szCs w:val="22"/>
                  <w:lang w:eastAsia="zh-CN"/>
                </w:rPr>
                <w:delText>,</w:delText>
              </w:r>
              <w:r w:rsidRPr="00B00B96" w:rsidDel="008C2B9F">
                <w:rPr>
                  <w:sz w:val="22"/>
                  <w:szCs w:val="22"/>
                  <w:lang w:eastAsia="zh-CN"/>
                </w:rPr>
                <w:delText xml:space="preserve"> ITU-T M.3384 (ex. M.il-AITOM)</w:delText>
              </w:r>
              <w:r w:rsidR="00421203" w:rsidRPr="00B00B96" w:rsidDel="008C2B9F">
                <w:rPr>
                  <w:sz w:val="22"/>
                  <w:szCs w:val="22"/>
                  <w:lang w:eastAsia="zh-CN"/>
                </w:rPr>
                <w:delText xml:space="preserve">, </w:delText>
              </w:r>
              <w:r w:rsidRPr="00B00B96" w:rsidDel="008C2B9F">
                <w:rPr>
                  <w:sz w:val="22"/>
                  <w:szCs w:val="22"/>
                  <w:lang w:eastAsia="zh-CN"/>
                </w:rPr>
                <w:delText xml:space="preserve">ITU-T M.3385 (ex. </w:delText>
              </w:r>
              <w:r w:rsidRPr="00C50300" w:rsidDel="008C2B9F">
                <w:rPr>
                  <w:sz w:val="22"/>
                  <w:szCs w:val="22"/>
                  <w:lang w:eastAsia="zh-CN"/>
                </w:rPr>
                <w:delText>M.ilef-AITOM)</w:delText>
              </w:r>
            </w:del>
          </w:p>
        </w:tc>
      </w:tr>
      <w:tr w:rsidR="00803287" w:rsidRPr="00425245" w:rsidDel="008C2B9F" w14:paraId="406C6979" w14:textId="01B6B2BD" w:rsidTr="006E441C">
        <w:trPr>
          <w:del w:id="218" w:author="wangych" w:date="2023-03-21T23:13:00Z"/>
        </w:trPr>
        <w:tc>
          <w:tcPr>
            <w:tcW w:w="10170" w:type="dxa"/>
            <w:gridSpan w:val="5"/>
            <w:tcBorders>
              <w:top w:val="single" w:sz="4" w:space="0" w:color="000000"/>
              <w:left w:val="single" w:sz="4" w:space="0" w:color="auto"/>
              <w:bottom w:val="nil"/>
              <w:right w:val="single" w:sz="4" w:space="0" w:color="auto"/>
            </w:tcBorders>
            <w:hideMark/>
          </w:tcPr>
          <w:p w14:paraId="6AA11340" w14:textId="4B0108AD" w:rsidR="00803287" w:rsidRPr="00425245" w:rsidDel="008C2B9F" w:rsidRDefault="00803287" w:rsidP="0065269D">
            <w:pPr>
              <w:jc w:val="both"/>
              <w:rPr>
                <w:del w:id="219" w:author="wangych" w:date="2023-03-21T23:13:00Z"/>
                <w:b/>
                <w:bCs/>
                <w:sz w:val="22"/>
                <w:szCs w:val="22"/>
              </w:rPr>
            </w:pPr>
            <w:del w:id="220" w:author="wangych" w:date="2023-03-21T23:13:00Z">
              <w:r w:rsidRPr="00425245" w:rsidDel="008C2B9F">
                <w:rPr>
                  <w:b/>
                  <w:bCs/>
                  <w:sz w:val="22"/>
                  <w:szCs w:val="22"/>
                </w:rPr>
                <w:delText>Liaisons with other study groups or with other standards bodies:</w:delText>
              </w:r>
            </w:del>
          </w:p>
        </w:tc>
      </w:tr>
      <w:tr w:rsidR="00803287" w:rsidRPr="00D325EA" w:rsidDel="008C2B9F" w14:paraId="03E7A892" w14:textId="5BD9B1B4" w:rsidTr="006E441C">
        <w:trPr>
          <w:trHeight w:val="426"/>
          <w:del w:id="221" w:author="wangych" w:date="2023-03-21T23:13:00Z"/>
        </w:trPr>
        <w:tc>
          <w:tcPr>
            <w:tcW w:w="10170" w:type="dxa"/>
            <w:gridSpan w:val="5"/>
            <w:tcBorders>
              <w:top w:val="nil"/>
              <w:left w:val="single" w:sz="4" w:space="0" w:color="auto"/>
              <w:bottom w:val="nil"/>
              <w:right w:val="single" w:sz="4" w:space="0" w:color="auto"/>
            </w:tcBorders>
          </w:tcPr>
          <w:p w14:paraId="1A171E07" w14:textId="26BDD679" w:rsidR="00803287" w:rsidRPr="00B00B96" w:rsidDel="008C2B9F" w:rsidRDefault="00C41FD9" w:rsidP="0065269D">
            <w:pPr>
              <w:jc w:val="both"/>
              <w:rPr>
                <w:del w:id="222" w:author="wangych" w:date="2023-03-21T23:13:00Z"/>
                <w:sz w:val="22"/>
                <w:szCs w:val="22"/>
                <w:lang w:eastAsia="zh-CN"/>
              </w:rPr>
            </w:pPr>
            <w:del w:id="223" w:author="wangych" w:date="2023-03-21T23:13:00Z">
              <w:r w:rsidRPr="00B00B96" w:rsidDel="008C2B9F">
                <w:rPr>
                  <w:sz w:val="22"/>
                  <w:szCs w:val="22"/>
                </w:rPr>
                <w:delText xml:space="preserve">ITU-T SG12, </w:delText>
              </w:r>
            </w:del>
            <w:ins w:id="224" w:author="guorr" w:date="2023-03-21T15:34:00Z">
              <w:del w:id="225" w:author="wangych" w:date="2023-03-21T23:13:00Z">
                <w:r w:rsidR="00F65DE2" w:rsidRPr="00B00B96" w:rsidDel="008C2B9F">
                  <w:rPr>
                    <w:sz w:val="22"/>
                    <w:szCs w:val="22"/>
                  </w:rPr>
                  <w:delText>ITU-T SG13 Q20 &amp; FG-AN</w:delText>
                </w:r>
                <w:r w:rsidR="00F65DE2" w:rsidRPr="00B00B96" w:rsidDel="008C2B9F">
                  <w:rPr>
                    <w:sz w:val="22"/>
                    <w:szCs w:val="22"/>
                    <w:lang w:eastAsia="zh-CN"/>
                  </w:rPr>
                  <w:delText>,</w:delText>
                </w:r>
                <w:r w:rsidR="00F65DE2" w:rsidRPr="00B00B96" w:rsidDel="008C2B9F">
                  <w:rPr>
                    <w:sz w:val="22"/>
                    <w:szCs w:val="22"/>
                  </w:rPr>
                  <w:delText xml:space="preserve"> </w:delText>
                </w:r>
              </w:del>
            </w:ins>
            <w:del w:id="226" w:author="wangych" w:date="2023-03-21T23:13:00Z">
              <w:r w:rsidRPr="00B00B96" w:rsidDel="008C2B9F">
                <w:rPr>
                  <w:sz w:val="22"/>
                  <w:szCs w:val="22"/>
                </w:rPr>
                <w:delText>TM Forum AN, 3GPP SA5</w:delText>
              </w:r>
              <w:r w:rsidR="00AE7B6A" w:rsidRPr="00B00B96" w:rsidDel="008C2B9F">
                <w:rPr>
                  <w:sz w:val="22"/>
                  <w:szCs w:val="22"/>
                </w:rPr>
                <w:delText>, ETSI ENI</w:delText>
              </w:r>
            </w:del>
          </w:p>
        </w:tc>
      </w:tr>
      <w:tr w:rsidR="00803287" w:rsidRPr="00425245" w:rsidDel="008C2B9F" w14:paraId="085CA816" w14:textId="098766B0" w:rsidTr="006E441C">
        <w:trPr>
          <w:del w:id="227" w:author="wangych" w:date="2023-03-21T23:13:00Z"/>
        </w:trPr>
        <w:tc>
          <w:tcPr>
            <w:tcW w:w="10170" w:type="dxa"/>
            <w:gridSpan w:val="5"/>
            <w:tcBorders>
              <w:top w:val="single" w:sz="4" w:space="0" w:color="000000"/>
              <w:left w:val="single" w:sz="4" w:space="0" w:color="auto"/>
              <w:bottom w:val="nil"/>
              <w:right w:val="single" w:sz="4" w:space="0" w:color="auto"/>
            </w:tcBorders>
            <w:hideMark/>
          </w:tcPr>
          <w:p w14:paraId="693A9B17" w14:textId="47725DDB" w:rsidR="00803287" w:rsidRPr="00425245" w:rsidDel="008C2B9F" w:rsidRDefault="00803287" w:rsidP="0065269D">
            <w:pPr>
              <w:jc w:val="both"/>
              <w:rPr>
                <w:del w:id="228" w:author="wangych" w:date="2023-03-21T23:13:00Z"/>
                <w:b/>
                <w:bCs/>
                <w:sz w:val="22"/>
                <w:szCs w:val="22"/>
              </w:rPr>
            </w:pPr>
            <w:del w:id="229" w:author="wangych" w:date="2023-03-21T23:13:00Z">
              <w:r w:rsidRPr="00425245" w:rsidDel="008C2B9F">
                <w:rPr>
                  <w:b/>
                  <w:bCs/>
                  <w:sz w:val="22"/>
                  <w:szCs w:val="22"/>
                </w:rPr>
                <w:delText>Supporting members that are committing to contributing actively to the work item:</w:delText>
              </w:r>
            </w:del>
          </w:p>
        </w:tc>
      </w:tr>
      <w:tr w:rsidR="00803287" w:rsidRPr="00425245" w:rsidDel="008C2B9F" w14:paraId="20BB7654" w14:textId="0BC80D69" w:rsidTr="006E441C">
        <w:trPr>
          <w:trHeight w:val="422"/>
          <w:del w:id="230" w:author="wangych" w:date="2023-03-21T23:13:00Z"/>
        </w:trPr>
        <w:tc>
          <w:tcPr>
            <w:tcW w:w="10170" w:type="dxa"/>
            <w:gridSpan w:val="5"/>
            <w:tcBorders>
              <w:top w:val="nil"/>
              <w:left w:val="single" w:sz="4" w:space="0" w:color="000000"/>
              <w:bottom w:val="single" w:sz="4" w:space="0" w:color="auto"/>
              <w:right w:val="single" w:sz="4" w:space="0" w:color="auto"/>
            </w:tcBorders>
            <w:hideMark/>
          </w:tcPr>
          <w:p w14:paraId="65A90897" w14:textId="4FC676CA" w:rsidR="00803287" w:rsidRPr="00425245" w:rsidDel="008C2B9F" w:rsidRDefault="00803287" w:rsidP="0065269D">
            <w:pPr>
              <w:jc w:val="both"/>
              <w:rPr>
                <w:del w:id="231" w:author="wangych" w:date="2023-03-21T23:13:00Z"/>
                <w:sz w:val="22"/>
                <w:szCs w:val="22"/>
              </w:rPr>
            </w:pPr>
            <w:del w:id="232" w:author="wangych" w:date="2023-03-21T23:13:00Z">
              <w:r w:rsidRPr="00425245" w:rsidDel="008C2B9F">
                <w:rPr>
                  <w:sz w:val="22"/>
                  <w:szCs w:val="22"/>
                </w:rPr>
                <w:delText>China Telecom</w:delText>
              </w:r>
              <w:r w:rsidRPr="00425245" w:rsidDel="008C2B9F">
                <w:rPr>
                  <w:sz w:val="22"/>
                  <w:szCs w:val="22"/>
                  <w:lang w:eastAsia="zh-CN"/>
                </w:rPr>
                <w:delText xml:space="preserve">, </w:delText>
              </w:r>
              <w:r w:rsidR="00065C7B" w:rsidRPr="00425245" w:rsidDel="008C2B9F">
                <w:rPr>
                  <w:sz w:val="22"/>
                  <w:szCs w:val="22"/>
                  <w:lang w:eastAsia="zh-CN"/>
                </w:rPr>
                <w:delText xml:space="preserve">China Mobile, China Unicom, Beijing University of Post and Telecommunication, </w:delText>
              </w:r>
              <w:r w:rsidR="00F950CB" w:rsidRPr="00425245" w:rsidDel="008C2B9F">
                <w:rPr>
                  <w:sz w:val="22"/>
                  <w:szCs w:val="22"/>
                </w:rPr>
                <w:delText xml:space="preserve">ZTE Corporation, </w:delText>
              </w:r>
              <w:r w:rsidR="00287CC2" w:rsidRPr="00425245" w:rsidDel="008C2B9F">
                <w:rPr>
                  <w:sz w:val="22"/>
                  <w:szCs w:val="22"/>
                  <w:lang w:eastAsia="zh-CN"/>
                </w:rPr>
                <w:delText>AsiaInfo Technologies (China), Inc.</w:delText>
              </w:r>
              <w:r w:rsidR="00223E81" w:rsidRPr="00425245" w:rsidDel="008C2B9F">
                <w:rPr>
                  <w:sz w:val="22"/>
                  <w:szCs w:val="22"/>
                  <w:lang w:eastAsia="zh-CN"/>
                </w:rPr>
                <w:delText xml:space="preserve"> </w:delText>
              </w:r>
            </w:del>
          </w:p>
        </w:tc>
      </w:tr>
    </w:tbl>
    <w:p w14:paraId="02D8D950" w14:textId="51BDCC03" w:rsidR="008E42F4" w:rsidDel="008C2B9F" w:rsidRDefault="008E42F4">
      <w:pPr>
        <w:spacing w:before="0" w:after="160" w:line="259" w:lineRule="auto"/>
        <w:rPr>
          <w:del w:id="233" w:author="wangych" w:date="2023-03-21T23:13:00Z"/>
          <w:rFonts w:eastAsia="DengXian"/>
          <w:b/>
          <w:lang w:eastAsia="zh-CN"/>
        </w:rPr>
      </w:pPr>
      <w:bookmarkStart w:id="234" w:name="_Toc129854997"/>
      <w:del w:id="235" w:author="wangych" w:date="2023-03-21T23:13:00Z">
        <w:r w:rsidDel="008C2B9F">
          <w:rPr>
            <w:rFonts w:eastAsia="DengXian"/>
            <w:b/>
            <w:lang w:eastAsia="zh-CN"/>
          </w:rPr>
          <w:br w:type="page"/>
        </w:r>
      </w:del>
    </w:p>
    <w:p w14:paraId="357B53F4" w14:textId="42762B7C" w:rsidR="00993828" w:rsidRPr="00B72E84" w:rsidRDefault="00993828" w:rsidP="0099382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outlineLvl w:val="0"/>
        <w:rPr>
          <w:ins w:id="236" w:author="guorr" w:date="2023-03-21T19:29:00Z"/>
          <w:rFonts w:eastAsia="DengXian"/>
          <w:b/>
        </w:rPr>
      </w:pPr>
      <w:bookmarkStart w:id="237" w:name="_Toc130319483"/>
      <w:ins w:id="238" w:author="guorr" w:date="2023-03-21T19:29:00Z">
        <w:r w:rsidRPr="00B72E84">
          <w:rPr>
            <w:rFonts w:eastAsia="DengXian"/>
            <w:b/>
          </w:rPr>
          <w:lastRenderedPageBreak/>
          <w:t>Bibliography</w:t>
        </w:r>
        <w:bookmarkEnd w:id="234"/>
        <w:bookmarkEnd w:id="237"/>
      </w:ins>
    </w:p>
    <w:p w14:paraId="57507767" w14:textId="77777777" w:rsidR="00993828" w:rsidRPr="00B72E84" w:rsidRDefault="00993828" w:rsidP="00993828">
      <w:pPr>
        <w:rPr>
          <w:ins w:id="239" w:author="guorr" w:date="2023-03-21T19:29:00Z"/>
          <w:rFonts w:eastAsia="MS Mincho"/>
        </w:rPr>
      </w:pPr>
    </w:p>
    <w:p w14:paraId="2B3B28A6" w14:textId="0C37DE2B" w:rsidR="00794F4F" w:rsidRPr="00993828" w:rsidRDefault="00993828" w:rsidP="000B03E3">
      <w:pPr>
        <w:ind w:left="2340" w:hanging="2340"/>
        <w:jc w:val="both"/>
        <w:rPr>
          <w:lang w:eastAsia="zh-CN"/>
        </w:rPr>
      </w:pPr>
      <w:ins w:id="240" w:author="guorr" w:date="2023-03-21T19:29:00Z">
        <w:r w:rsidRPr="00B72E84">
          <w:rPr>
            <w:lang w:eastAsia="en-US"/>
          </w:rPr>
          <w:t>[</w:t>
        </w:r>
        <w:r w:rsidRPr="00527A6C">
          <w:t>b-</w:t>
        </w:r>
        <w:r w:rsidRPr="000E077C">
          <w:rPr>
            <w:lang w:eastAsia="en-US"/>
          </w:rPr>
          <w:t xml:space="preserve">ITU-T </w:t>
        </w:r>
        <w:r w:rsidRPr="000E077C">
          <w:rPr>
            <w:color w:val="000000"/>
            <w:shd w:val="clear" w:color="auto" w:fill="FFFFFF"/>
          </w:rPr>
          <w:t>F.749.13</w:t>
        </w:r>
        <w:r w:rsidRPr="000E077C">
          <w:rPr>
            <w:lang w:eastAsia="en-US"/>
          </w:rPr>
          <w:t>]</w:t>
        </w:r>
        <w:r w:rsidRPr="000E077C">
          <w:rPr>
            <w:lang w:eastAsia="en-US"/>
          </w:rPr>
          <w:tab/>
        </w:r>
        <w:r w:rsidRPr="000E077C">
          <w:rPr>
            <w:rFonts w:eastAsia="Times New Roman"/>
            <w:lang w:eastAsia="en-US"/>
          </w:rPr>
          <w:t xml:space="preserve">Recommendation ITU-T F.749.13 (2021), </w:t>
        </w:r>
        <w:r w:rsidRPr="00282103">
          <w:rPr>
            <w:rFonts w:eastAsia="Times New Roman"/>
            <w:i/>
            <w:lang w:eastAsia="en-US"/>
          </w:rPr>
          <w:t>Framework and requirements for civilian unmanned aerial vehicle flight control using artificial intelligence</w:t>
        </w:r>
        <w:r w:rsidRPr="000E077C">
          <w:rPr>
            <w:rFonts w:eastAsia="Times New Roman"/>
            <w:lang w:eastAsia="en-US"/>
          </w:rPr>
          <w:t>.</w:t>
        </w:r>
      </w:ins>
    </w:p>
    <w:sectPr w:rsidR="00794F4F" w:rsidRPr="00993828" w:rsidSect="003961CE">
      <w:pgSz w:w="11907" w:h="16840" w:code="9"/>
      <w:pgMar w:top="1134" w:right="1134" w:bottom="1134" w:left="1134"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E3F11" w14:textId="77777777" w:rsidR="004F55AE" w:rsidRDefault="004F55AE" w:rsidP="00C42125">
      <w:pPr>
        <w:spacing w:before="0"/>
      </w:pPr>
      <w:r>
        <w:separator/>
      </w:r>
    </w:p>
  </w:endnote>
  <w:endnote w:type="continuationSeparator" w:id="0">
    <w:p w14:paraId="5C7B94DA" w14:textId="77777777" w:rsidR="004F55AE" w:rsidRDefault="004F55A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6561537"/>
      <w:docPartObj>
        <w:docPartGallery w:val="Page Numbers (Bottom of Page)"/>
        <w:docPartUnique/>
      </w:docPartObj>
    </w:sdtPr>
    <w:sdtEndPr/>
    <w:sdtContent>
      <w:p w14:paraId="1B89CE59" w14:textId="526DFF32" w:rsidR="005741AE" w:rsidRDefault="00166496">
        <w:pPr>
          <w:pStyle w:val="Footer"/>
          <w:jc w:val="center"/>
        </w:pPr>
      </w:p>
    </w:sdtContent>
  </w:sdt>
  <w:p w14:paraId="71E7499F" w14:textId="77777777" w:rsidR="005741AE" w:rsidRDefault="005741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C1A22" w14:textId="77777777" w:rsidR="004F55AE" w:rsidRDefault="004F55AE" w:rsidP="00C42125">
      <w:pPr>
        <w:spacing w:before="0"/>
      </w:pPr>
      <w:r>
        <w:separator/>
      </w:r>
    </w:p>
  </w:footnote>
  <w:footnote w:type="continuationSeparator" w:id="0">
    <w:p w14:paraId="62268F1E" w14:textId="77777777" w:rsidR="004F55AE" w:rsidRDefault="004F55AE"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8BE" w14:textId="17596B59" w:rsidR="005741AE" w:rsidRPr="00575FAD" w:rsidRDefault="005741AE" w:rsidP="007E53E4">
    <w:pPr>
      <w:pStyle w:val="Header"/>
      <w:rPr>
        <w:sz w:val="18"/>
        <w:szCs w:val="18"/>
      </w:rPr>
    </w:pPr>
    <w:r w:rsidRPr="00575FAD">
      <w:rPr>
        <w:sz w:val="18"/>
        <w:szCs w:val="18"/>
      </w:rPr>
      <w:t xml:space="preserve">- </w:t>
    </w:r>
    <w:r w:rsidRPr="00575FAD">
      <w:rPr>
        <w:sz w:val="18"/>
        <w:szCs w:val="18"/>
      </w:rPr>
      <w:fldChar w:fldCharType="begin"/>
    </w:r>
    <w:r w:rsidRPr="00575FAD">
      <w:rPr>
        <w:sz w:val="18"/>
        <w:szCs w:val="18"/>
      </w:rPr>
      <w:instrText xml:space="preserve"> PAGE  \* MERGEFORMAT </w:instrText>
    </w:r>
    <w:r w:rsidRPr="00575FAD">
      <w:rPr>
        <w:sz w:val="18"/>
        <w:szCs w:val="18"/>
      </w:rPr>
      <w:fldChar w:fldCharType="separate"/>
    </w:r>
    <w:r w:rsidR="00A35357">
      <w:rPr>
        <w:noProof/>
        <w:sz w:val="18"/>
        <w:szCs w:val="18"/>
      </w:rPr>
      <w:t>5</w:t>
    </w:r>
    <w:r w:rsidRPr="00575FAD">
      <w:rPr>
        <w:sz w:val="18"/>
        <w:szCs w:val="18"/>
      </w:rPr>
      <w:fldChar w:fldCharType="end"/>
    </w:r>
    <w:r w:rsidRPr="00575FAD">
      <w:rPr>
        <w:sz w:val="18"/>
        <w:szCs w:val="18"/>
      </w:rPr>
      <w:t xml:space="preserve"> -</w:t>
    </w:r>
  </w:p>
  <w:p w14:paraId="2360415B" w14:textId="29E0EA3B" w:rsidR="005741AE" w:rsidRPr="00C42125" w:rsidRDefault="005741AE" w:rsidP="006B6F68">
    <w:pPr>
      <w:pStyle w:val="Header"/>
      <w:spacing w:after="360"/>
    </w:pPr>
    <w:r w:rsidRPr="00575FAD">
      <w:rPr>
        <w:sz w:val="18"/>
        <w:szCs w:val="18"/>
      </w:rPr>
      <w:fldChar w:fldCharType="begin"/>
    </w:r>
    <w:r w:rsidRPr="00575FAD">
      <w:rPr>
        <w:sz w:val="18"/>
        <w:szCs w:val="18"/>
      </w:rPr>
      <w:instrText xml:space="preserve"> STYLEREF  Docnumber  </w:instrText>
    </w:r>
    <w:r w:rsidRPr="00575FAD">
      <w:rPr>
        <w:sz w:val="18"/>
        <w:szCs w:val="18"/>
      </w:rPr>
      <w:fldChar w:fldCharType="separate"/>
    </w:r>
    <w:r w:rsidR="00166496">
      <w:rPr>
        <w:noProof/>
        <w:sz w:val="18"/>
        <w:szCs w:val="18"/>
      </w:rPr>
      <w:t>SG2-TD236R3/PLEN</w:t>
    </w:r>
    <w:r w:rsidRPr="00575FAD">
      <w:rPr>
        <w:noProof/>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FCF6C" w14:textId="4BBBF5EC" w:rsidR="00D325EA" w:rsidRDefault="00D325EA" w:rsidP="00D325EA">
    <w:pPr>
      <w:pStyle w:val="Header"/>
      <w:spacing w:after="24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9320E" w14:textId="77777777" w:rsidR="00D325EA" w:rsidRDefault="00D325EA" w:rsidP="00D325EA">
    <w:pPr>
      <w:pStyle w:val="Header"/>
    </w:pPr>
    <w:r>
      <w:t xml:space="preserve">- </w:t>
    </w:r>
    <w:r>
      <w:fldChar w:fldCharType="begin"/>
    </w:r>
    <w:r>
      <w:instrText xml:space="preserve"> PAGE  \* MERGEFORMAT </w:instrText>
    </w:r>
    <w:r>
      <w:fldChar w:fldCharType="separate"/>
    </w:r>
    <w:r w:rsidR="00A35357">
      <w:rPr>
        <w:noProof/>
      </w:rPr>
      <w:t>1</w:t>
    </w:r>
    <w:r>
      <w:fldChar w:fldCharType="end"/>
    </w:r>
    <w:r>
      <w:t xml:space="preserve"> -</w:t>
    </w:r>
  </w:p>
  <w:p w14:paraId="4AB8D582" w14:textId="1F139878" w:rsidR="00D325EA" w:rsidRDefault="00D325EA" w:rsidP="00D325EA">
    <w:pPr>
      <w:pStyle w:val="Header"/>
      <w:spacing w:after="240"/>
    </w:pPr>
    <w:r>
      <w:fldChar w:fldCharType="begin"/>
    </w:r>
    <w:r>
      <w:instrText xml:space="preserve"> STYLEREF  Docnumber  </w:instrText>
    </w:r>
    <w:r>
      <w:fldChar w:fldCharType="separate"/>
    </w:r>
    <w:r w:rsidR="00166496">
      <w:rPr>
        <w:noProof/>
      </w:rPr>
      <w:t>SG2-TD236R3/PLEN</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45AB58"/>
    <w:multiLevelType w:val="singleLevel"/>
    <w:tmpl w:val="BC45AB58"/>
    <w:lvl w:ilvl="0">
      <w:start w:val="1"/>
      <w:numFmt w:val="bullet"/>
      <w:lvlText w:val="•"/>
      <w:lvlJc w:val="left"/>
      <w:pPr>
        <w:ind w:left="420" w:hanging="420"/>
      </w:pPr>
      <w:rPr>
        <w:rFonts w:ascii="Arial" w:hAnsi="Arial" w:cs="Arial" w:hint="default"/>
      </w:rPr>
    </w:lvl>
  </w:abstractNum>
  <w:abstractNum w:abstractNumId="1"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53208E"/>
    <w:multiLevelType w:val="multilevel"/>
    <w:tmpl w:val="0053208E"/>
    <w:lvl w:ilvl="0">
      <w:start w:val="1"/>
      <w:numFmt w:val="bullet"/>
      <w:lvlText w:val="-"/>
      <w:lvlJc w:val="left"/>
      <w:pPr>
        <w:ind w:left="420" w:hanging="420"/>
      </w:pPr>
      <w:rPr>
        <w:rFonts w:ascii="Times New Roman" w:eastAsia="Times New Roman" w:hAnsi="Times New Roman" w:cs="Times New Roman"/>
        <w:vertAlign w:val="baseline"/>
      </w:rPr>
    </w:lvl>
    <w:lvl w:ilvl="1">
      <w:start w:val="1"/>
      <w:numFmt w:val="bullet"/>
      <w:lvlText w:val="■"/>
      <w:lvlJc w:val="left"/>
      <w:pPr>
        <w:ind w:left="840" w:hanging="420"/>
      </w:pPr>
      <w:rPr>
        <w:rFonts w:ascii="Noto Sans Symbols" w:eastAsia="Noto Sans Symbols" w:hAnsi="Noto Sans Symbols" w:cs="Noto Sans Symbols"/>
        <w:vertAlign w:val="baseline"/>
      </w:rPr>
    </w:lvl>
    <w:lvl w:ilvl="2">
      <w:start w:val="1"/>
      <w:numFmt w:val="bullet"/>
      <w:lvlText w:val="◆"/>
      <w:lvlJc w:val="left"/>
      <w:pPr>
        <w:ind w:left="1260" w:hanging="420"/>
      </w:pPr>
      <w:rPr>
        <w:rFonts w:ascii="Noto Sans Symbols" w:eastAsia="Noto Sans Symbols" w:hAnsi="Noto Sans Symbols" w:cs="Noto Sans Symbols"/>
        <w:vertAlign w:val="baseline"/>
      </w:rPr>
    </w:lvl>
    <w:lvl w:ilvl="3">
      <w:start w:val="1"/>
      <w:numFmt w:val="bullet"/>
      <w:lvlText w:val="●"/>
      <w:lvlJc w:val="left"/>
      <w:pPr>
        <w:ind w:left="1680" w:hanging="420"/>
      </w:pPr>
      <w:rPr>
        <w:rFonts w:ascii="Noto Sans Symbols" w:eastAsia="Noto Sans Symbols" w:hAnsi="Noto Sans Symbols" w:cs="Noto Sans Symbols"/>
        <w:vertAlign w:val="baseline"/>
      </w:rPr>
    </w:lvl>
    <w:lvl w:ilvl="4">
      <w:start w:val="1"/>
      <w:numFmt w:val="bullet"/>
      <w:lvlText w:val="■"/>
      <w:lvlJc w:val="left"/>
      <w:pPr>
        <w:ind w:left="2100" w:hanging="420"/>
      </w:pPr>
      <w:rPr>
        <w:rFonts w:ascii="Noto Sans Symbols" w:eastAsia="Noto Sans Symbols" w:hAnsi="Noto Sans Symbols" w:cs="Noto Sans Symbols"/>
        <w:vertAlign w:val="baseline"/>
      </w:rPr>
    </w:lvl>
    <w:lvl w:ilvl="5">
      <w:start w:val="1"/>
      <w:numFmt w:val="bullet"/>
      <w:lvlText w:val="◆"/>
      <w:lvlJc w:val="left"/>
      <w:pPr>
        <w:ind w:left="2520" w:hanging="420"/>
      </w:pPr>
      <w:rPr>
        <w:rFonts w:ascii="Noto Sans Symbols" w:eastAsia="Noto Sans Symbols" w:hAnsi="Noto Sans Symbols" w:cs="Noto Sans Symbols"/>
        <w:vertAlign w:val="baseline"/>
      </w:rPr>
    </w:lvl>
    <w:lvl w:ilvl="6">
      <w:start w:val="1"/>
      <w:numFmt w:val="bullet"/>
      <w:lvlText w:val="●"/>
      <w:lvlJc w:val="left"/>
      <w:pPr>
        <w:ind w:left="2940" w:hanging="420"/>
      </w:pPr>
      <w:rPr>
        <w:rFonts w:ascii="Noto Sans Symbols" w:eastAsia="Noto Sans Symbols" w:hAnsi="Noto Sans Symbols" w:cs="Noto Sans Symbols"/>
        <w:vertAlign w:val="baseline"/>
      </w:rPr>
    </w:lvl>
    <w:lvl w:ilvl="7">
      <w:start w:val="1"/>
      <w:numFmt w:val="bullet"/>
      <w:lvlText w:val="■"/>
      <w:lvlJc w:val="left"/>
      <w:pPr>
        <w:ind w:left="3360" w:hanging="420"/>
      </w:pPr>
      <w:rPr>
        <w:rFonts w:ascii="Noto Sans Symbols" w:eastAsia="Noto Sans Symbols" w:hAnsi="Noto Sans Symbols" w:cs="Noto Sans Symbols"/>
        <w:vertAlign w:val="baseline"/>
      </w:rPr>
    </w:lvl>
    <w:lvl w:ilvl="8">
      <w:start w:val="1"/>
      <w:numFmt w:val="bullet"/>
      <w:lvlText w:val="◆"/>
      <w:lvlJc w:val="left"/>
      <w:pPr>
        <w:ind w:left="3780" w:hanging="420"/>
      </w:pPr>
      <w:rPr>
        <w:rFonts w:ascii="Noto Sans Symbols" w:eastAsia="Noto Sans Symbols" w:hAnsi="Noto Sans Symbols" w:cs="Noto Sans Symbols"/>
        <w:vertAlign w:val="baseline"/>
      </w:rPr>
    </w:lvl>
  </w:abstractNum>
  <w:abstractNum w:abstractNumId="12" w15:restartNumberingAfterBreak="0">
    <w:nsid w:val="025E7376"/>
    <w:multiLevelType w:val="multilevel"/>
    <w:tmpl w:val="92622764"/>
    <w:lvl w:ilvl="0">
      <w:start w:val="2"/>
      <w:numFmt w:val="bullet"/>
      <w:lvlText w:val="-"/>
      <w:lvlJc w:val="left"/>
      <w:pPr>
        <w:ind w:left="360" w:hanging="360"/>
      </w:pPr>
      <w:rPr>
        <w:rFonts w:ascii="Times New Roman" w:eastAsiaTheme="minorEastAsia"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62436D8"/>
    <w:multiLevelType w:val="hybridMultilevel"/>
    <w:tmpl w:val="1E8A1C82"/>
    <w:lvl w:ilvl="0" w:tplc="987EC8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B13C56"/>
    <w:multiLevelType w:val="hybridMultilevel"/>
    <w:tmpl w:val="F408743E"/>
    <w:lvl w:ilvl="0" w:tplc="F96439E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FC1DC6"/>
    <w:multiLevelType w:val="hybridMultilevel"/>
    <w:tmpl w:val="BA921646"/>
    <w:lvl w:ilvl="0" w:tplc="F96439E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BC37EF"/>
    <w:multiLevelType w:val="hybridMultilevel"/>
    <w:tmpl w:val="28B88120"/>
    <w:lvl w:ilvl="0" w:tplc="0026EAF4">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D0908DA"/>
    <w:multiLevelType w:val="hybridMultilevel"/>
    <w:tmpl w:val="8A8C9E24"/>
    <w:lvl w:ilvl="0" w:tplc="0922D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DE769D"/>
    <w:multiLevelType w:val="hybridMultilevel"/>
    <w:tmpl w:val="D5E2BB7C"/>
    <w:lvl w:ilvl="0" w:tplc="47C6F5C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333637"/>
    <w:multiLevelType w:val="multilevel"/>
    <w:tmpl w:val="D8C453FC"/>
    <w:lvl w:ilvl="0">
      <w:start w:val="1"/>
      <w:numFmt w:val="decimal"/>
      <w:lvlText w:val="%1."/>
      <w:lvlJc w:val="left"/>
      <w:pPr>
        <w:ind w:left="420" w:hanging="420"/>
      </w:pPr>
    </w:lvl>
    <w:lvl w:ilvl="1">
      <w:start w:val="1"/>
      <w:numFmt w:val="decimal"/>
      <w:isLgl/>
      <w:lvlText w:val="%1.%2"/>
      <w:lvlJc w:val="left"/>
      <w:pPr>
        <w:ind w:left="660" w:hanging="6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0" w15:restartNumberingAfterBreak="0">
    <w:nsid w:val="31DF6A0B"/>
    <w:multiLevelType w:val="hybridMultilevel"/>
    <w:tmpl w:val="C248B894"/>
    <w:lvl w:ilvl="0" w:tplc="5792F8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C9794E"/>
    <w:multiLevelType w:val="hybridMultilevel"/>
    <w:tmpl w:val="A4B68392"/>
    <w:lvl w:ilvl="0" w:tplc="A07EA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212286"/>
    <w:multiLevelType w:val="multilevel"/>
    <w:tmpl w:val="657A5748"/>
    <w:lvl w:ilvl="0">
      <w:start w:val="1"/>
      <w:numFmt w:val="bullet"/>
      <w:lvlText w:val="-"/>
      <w:lvlJc w:val="left"/>
      <w:pPr>
        <w:ind w:left="425" w:hanging="425"/>
      </w:pPr>
      <w:rPr>
        <w:rFonts w:ascii="Microsoft YaHei" w:eastAsia="Microsoft YaHei" w:hAnsi="Microsoft YaHei"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C08512C"/>
    <w:multiLevelType w:val="hybridMultilevel"/>
    <w:tmpl w:val="175ECD56"/>
    <w:lvl w:ilvl="0" w:tplc="61A42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CB0593B"/>
    <w:multiLevelType w:val="hybridMultilevel"/>
    <w:tmpl w:val="FCB8D832"/>
    <w:lvl w:ilvl="0" w:tplc="F496DA4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A45F98"/>
    <w:multiLevelType w:val="hybridMultilevel"/>
    <w:tmpl w:val="39004328"/>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14D3EA6"/>
    <w:multiLevelType w:val="hybridMultilevel"/>
    <w:tmpl w:val="5A969B66"/>
    <w:lvl w:ilvl="0" w:tplc="F96439E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9B0581"/>
    <w:multiLevelType w:val="hybridMultilevel"/>
    <w:tmpl w:val="8A4AC168"/>
    <w:lvl w:ilvl="0" w:tplc="F96439E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6D1507"/>
    <w:multiLevelType w:val="hybridMultilevel"/>
    <w:tmpl w:val="CA5C9E6C"/>
    <w:lvl w:ilvl="0" w:tplc="F96439E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DA2785"/>
    <w:multiLevelType w:val="hybridMultilevel"/>
    <w:tmpl w:val="4F7A5576"/>
    <w:lvl w:ilvl="0" w:tplc="FBB6165C">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6AB012C"/>
    <w:multiLevelType w:val="hybridMultilevel"/>
    <w:tmpl w:val="311A37DC"/>
    <w:lvl w:ilvl="0" w:tplc="E96437DA">
      <w:start w:val="4"/>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035A2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223101860">
    <w:abstractNumId w:val="10"/>
  </w:num>
  <w:num w:numId="2" w16cid:durableId="1102409662">
    <w:abstractNumId w:val="8"/>
  </w:num>
  <w:num w:numId="3" w16cid:durableId="1877545223">
    <w:abstractNumId w:val="7"/>
  </w:num>
  <w:num w:numId="4" w16cid:durableId="1370956089">
    <w:abstractNumId w:val="6"/>
  </w:num>
  <w:num w:numId="5" w16cid:durableId="1637636233">
    <w:abstractNumId w:val="5"/>
  </w:num>
  <w:num w:numId="6" w16cid:durableId="1548758684">
    <w:abstractNumId w:val="9"/>
  </w:num>
  <w:num w:numId="7" w16cid:durableId="1401249680">
    <w:abstractNumId w:val="4"/>
  </w:num>
  <w:num w:numId="8" w16cid:durableId="2104690991">
    <w:abstractNumId w:val="3"/>
  </w:num>
  <w:num w:numId="9" w16cid:durableId="747076360">
    <w:abstractNumId w:val="2"/>
  </w:num>
  <w:num w:numId="10" w16cid:durableId="1033307812">
    <w:abstractNumId w:val="1"/>
  </w:num>
  <w:num w:numId="11" w16cid:durableId="1963918327">
    <w:abstractNumId w:val="19"/>
  </w:num>
  <w:num w:numId="12" w16cid:durableId="931400935">
    <w:abstractNumId w:val="31"/>
  </w:num>
  <w:num w:numId="13" w16cid:durableId="21829516">
    <w:abstractNumId w:val="11"/>
  </w:num>
  <w:num w:numId="14" w16cid:durableId="2079395446">
    <w:abstractNumId w:val="27"/>
  </w:num>
  <w:num w:numId="15" w16cid:durableId="1179809338">
    <w:abstractNumId w:val="0"/>
  </w:num>
  <w:num w:numId="16" w16cid:durableId="296028870">
    <w:abstractNumId w:val="29"/>
  </w:num>
  <w:num w:numId="17" w16cid:durableId="1618027716">
    <w:abstractNumId w:val="16"/>
  </w:num>
  <w:num w:numId="18" w16cid:durableId="1178888270">
    <w:abstractNumId w:val="23"/>
  </w:num>
  <w:num w:numId="19" w16cid:durableId="1316911343">
    <w:abstractNumId w:val="17"/>
  </w:num>
  <w:num w:numId="20" w16cid:durableId="1640071067">
    <w:abstractNumId w:val="21"/>
  </w:num>
  <w:num w:numId="21" w16cid:durableId="1454784895">
    <w:abstractNumId w:val="15"/>
  </w:num>
  <w:num w:numId="22" w16cid:durableId="166137166">
    <w:abstractNumId w:val="30"/>
  </w:num>
  <w:num w:numId="23" w16cid:durableId="1179780563">
    <w:abstractNumId w:val="24"/>
  </w:num>
  <w:num w:numId="24" w16cid:durableId="1606036031">
    <w:abstractNumId w:val="18"/>
  </w:num>
  <w:num w:numId="25" w16cid:durableId="1124537954">
    <w:abstractNumId w:val="25"/>
  </w:num>
  <w:num w:numId="26" w16cid:durableId="2069762448">
    <w:abstractNumId w:val="12"/>
  </w:num>
  <w:num w:numId="27" w16cid:durableId="994264560">
    <w:abstractNumId w:val="28"/>
  </w:num>
  <w:num w:numId="28" w16cid:durableId="1914389516">
    <w:abstractNumId w:val="13"/>
  </w:num>
  <w:num w:numId="29" w16cid:durableId="1681469108">
    <w:abstractNumId w:val="26"/>
  </w:num>
  <w:num w:numId="30" w16cid:durableId="644159652">
    <w:abstractNumId w:val="14"/>
  </w:num>
  <w:num w:numId="31" w16cid:durableId="1065253253">
    <w:abstractNumId w:val="20"/>
  </w:num>
  <w:num w:numId="32" w16cid:durableId="16436658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orr">
    <w15:presenceInfo w15:providerId="None" w15:userId="guorr"/>
  </w15:person>
  <w15:person w15:author="TSB (JB)">
    <w15:presenceInfo w15:providerId="None" w15:userId="TSB (JB)"/>
  </w15:person>
  <w15:person w15:author="guo">
    <w15:presenceInfo w15:providerId="Windows Live" w15:userId="ea6d74d3d6a86efc"/>
  </w15:person>
  <w15:person w15:author="wangych">
    <w15:presenceInfo w15:providerId="None" w15:userId="wangy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300"/>
    <w:rsid w:val="000014DC"/>
    <w:rsid w:val="00005DC6"/>
    <w:rsid w:val="00011B76"/>
    <w:rsid w:val="000121FC"/>
    <w:rsid w:val="00012DEC"/>
    <w:rsid w:val="0001342B"/>
    <w:rsid w:val="0001419B"/>
    <w:rsid w:val="000171DB"/>
    <w:rsid w:val="00017491"/>
    <w:rsid w:val="000204D2"/>
    <w:rsid w:val="00020DF1"/>
    <w:rsid w:val="000226D6"/>
    <w:rsid w:val="0002384D"/>
    <w:rsid w:val="00023D9A"/>
    <w:rsid w:val="00023EBA"/>
    <w:rsid w:val="000241FD"/>
    <w:rsid w:val="000246B1"/>
    <w:rsid w:val="0002490E"/>
    <w:rsid w:val="000249A7"/>
    <w:rsid w:val="00024F06"/>
    <w:rsid w:val="00030186"/>
    <w:rsid w:val="00030A23"/>
    <w:rsid w:val="0003105B"/>
    <w:rsid w:val="00035FBA"/>
    <w:rsid w:val="00037538"/>
    <w:rsid w:val="000413EE"/>
    <w:rsid w:val="00041BBE"/>
    <w:rsid w:val="0004394E"/>
    <w:rsid w:val="00043D75"/>
    <w:rsid w:val="00044182"/>
    <w:rsid w:val="00046197"/>
    <w:rsid w:val="000508D2"/>
    <w:rsid w:val="00051E3E"/>
    <w:rsid w:val="000553C9"/>
    <w:rsid w:val="00056383"/>
    <w:rsid w:val="00056F27"/>
    <w:rsid w:val="00057000"/>
    <w:rsid w:val="000607EE"/>
    <w:rsid w:val="00060848"/>
    <w:rsid w:val="00060E8C"/>
    <w:rsid w:val="00061171"/>
    <w:rsid w:val="00062968"/>
    <w:rsid w:val="00062BDD"/>
    <w:rsid w:val="000640E0"/>
    <w:rsid w:val="00065331"/>
    <w:rsid w:val="000653EE"/>
    <w:rsid w:val="00065C7B"/>
    <w:rsid w:val="000673BE"/>
    <w:rsid w:val="0007166B"/>
    <w:rsid w:val="0007347D"/>
    <w:rsid w:val="0007382A"/>
    <w:rsid w:val="000757C5"/>
    <w:rsid w:val="00076EEF"/>
    <w:rsid w:val="0007779F"/>
    <w:rsid w:val="0008047D"/>
    <w:rsid w:val="00080CE1"/>
    <w:rsid w:val="00080F48"/>
    <w:rsid w:val="00081E76"/>
    <w:rsid w:val="00083350"/>
    <w:rsid w:val="00083C8A"/>
    <w:rsid w:val="00086D5C"/>
    <w:rsid w:val="000970D3"/>
    <w:rsid w:val="000A0841"/>
    <w:rsid w:val="000A0A60"/>
    <w:rsid w:val="000A0D56"/>
    <w:rsid w:val="000A2318"/>
    <w:rsid w:val="000A582B"/>
    <w:rsid w:val="000A5CA2"/>
    <w:rsid w:val="000B03E3"/>
    <w:rsid w:val="000B25B1"/>
    <w:rsid w:val="000B5785"/>
    <w:rsid w:val="000B594D"/>
    <w:rsid w:val="000B5D45"/>
    <w:rsid w:val="000B6207"/>
    <w:rsid w:val="000B675B"/>
    <w:rsid w:val="000C333A"/>
    <w:rsid w:val="000C38F5"/>
    <w:rsid w:val="000C3C5C"/>
    <w:rsid w:val="000C43E0"/>
    <w:rsid w:val="000C4CC4"/>
    <w:rsid w:val="000C5135"/>
    <w:rsid w:val="000C562A"/>
    <w:rsid w:val="000C6384"/>
    <w:rsid w:val="000C77CA"/>
    <w:rsid w:val="000D0EB5"/>
    <w:rsid w:val="000D1E88"/>
    <w:rsid w:val="000D54CF"/>
    <w:rsid w:val="000D6EB3"/>
    <w:rsid w:val="000E19A5"/>
    <w:rsid w:val="000E1B0B"/>
    <w:rsid w:val="000E2703"/>
    <w:rsid w:val="000E2E82"/>
    <w:rsid w:val="000E2FD3"/>
    <w:rsid w:val="000E4980"/>
    <w:rsid w:val="000E4E38"/>
    <w:rsid w:val="000E6ADE"/>
    <w:rsid w:val="000F058A"/>
    <w:rsid w:val="000F1DE8"/>
    <w:rsid w:val="000F2559"/>
    <w:rsid w:val="000F454F"/>
    <w:rsid w:val="000F5DC6"/>
    <w:rsid w:val="000F66B7"/>
    <w:rsid w:val="000F7069"/>
    <w:rsid w:val="00100FE8"/>
    <w:rsid w:val="00101171"/>
    <w:rsid w:val="001014A1"/>
    <w:rsid w:val="00102863"/>
    <w:rsid w:val="00103507"/>
    <w:rsid w:val="00103E4D"/>
    <w:rsid w:val="00103E98"/>
    <w:rsid w:val="00106438"/>
    <w:rsid w:val="00106562"/>
    <w:rsid w:val="00106D79"/>
    <w:rsid w:val="00106E2D"/>
    <w:rsid w:val="00110D6E"/>
    <w:rsid w:val="00111333"/>
    <w:rsid w:val="0011154E"/>
    <w:rsid w:val="00112D8E"/>
    <w:rsid w:val="0011327C"/>
    <w:rsid w:val="001142B2"/>
    <w:rsid w:val="00117255"/>
    <w:rsid w:val="0011787D"/>
    <w:rsid w:val="00117D7F"/>
    <w:rsid w:val="001251DA"/>
    <w:rsid w:val="00125236"/>
    <w:rsid w:val="00125432"/>
    <w:rsid w:val="001255B4"/>
    <w:rsid w:val="0013051A"/>
    <w:rsid w:val="00130D5C"/>
    <w:rsid w:val="00131534"/>
    <w:rsid w:val="001317E2"/>
    <w:rsid w:val="00131F4D"/>
    <w:rsid w:val="0013376C"/>
    <w:rsid w:val="00133E32"/>
    <w:rsid w:val="001340FF"/>
    <w:rsid w:val="00136510"/>
    <w:rsid w:val="00137C8B"/>
    <w:rsid w:val="00137F40"/>
    <w:rsid w:val="00140647"/>
    <w:rsid w:val="00143992"/>
    <w:rsid w:val="001451CE"/>
    <w:rsid w:val="001467DF"/>
    <w:rsid w:val="00146DCF"/>
    <w:rsid w:val="001560B7"/>
    <w:rsid w:val="0015682F"/>
    <w:rsid w:val="00161AFF"/>
    <w:rsid w:val="00163C6D"/>
    <w:rsid w:val="001645BA"/>
    <w:rsid w:val="001649FC"/>
    <w:rsid w:val="00164DF3"/>
    <w:rsid w:val="00166496"/>
    <w:rsid w:val="001725CC"/>
    <w:rsid w:val="00175494"/>
    <w:rsid w:val="00175A1A"/>
    <w:rsid w:val="00177A97"/>
    <w:rsid w:val="00180AD5"/>
    <w:rsid w:val="0018129C"/>
    <w:rsid w:val="001818D4"/>
    <w:rsid w:val="00182C70"/>
    <w:rsid w:val="00182DD7"/>
    <w:rsid w:val="001836AB"/>
    <w:rsid w:val="00183ED7"/>
    <w:rsid w:val="00183EE8"/>
    <w:rsid w:val="00183F1A"/>
    <w:rsid w:val="00187123"/>
    <w:rsid w:val="001871EC"/>
    <w:rsid w:val="00192114"/>
    <w:rsid w:val="001926DD"/>
    <w:rsid w:val="00193A2F"/>
    <w:rsid w:val="0019469D"/>
    <w:rsid w:val="00195C7F"/>
    <w:rsid w:val="00195C88"/>
    <w:rsid w:val="0019636D"/>
    <w:rsid w:val="00196920"/>
    <w:rsid w:val="00197CE1"/>
    <w:rsid w:val="001A03B7"/>
    <w:rsid w:val="001A2A1C"/>
    <w:rsid w:val="001A2C38"/>
    <w:rsid w:val="001A4AC7"/>
    <w:rsid w:val="001A670F"/>
    <w:rsid w:val="001A6AA0"/>
    <w:rsid w:val="001A7D47"/>
    <w:rsid w:val="001B03F1"/>
    <w:rsid w:val="001B096E"/>
    <w:rsid w:val="001B1F7F"/>
    <w:rsid w:val="001B21C4"/>
    <w:rsid w:val="001B4AA1"/>
    <w:rsid w:val="001B73E7"/>
    <w:rsid w:val="001C0E39"/>
    <w:rsid w:val="001C12A4"/>
    <w:rsid w:val="001C1ACB"/>
    <w:rsid w:val="001C342D"/>
    <w:rsid w:val="001C5241"/>
    <w:rsid w:val="001C62B8"/>
    <w:rsid w:val="001C7F56"/>
    <w:rsid w:val="001D061D"/>
    <w:rsid w:val="001D45C7"/>
    <w:rsid w:val="001D5FC3"/>
    <w:rsid w:val="001D6EB5"/>
    <w:rsid w:val="001D6F72"/>
    <w:rsid w:val="001D73C9"/>
    <w:rsid w:val="001D79A7"/>
    <w:rsid w:val="001D79C0"/>
    <w:rsid w:val="001E0599"/>
    <w:rsid w:val="001E1258"/>
    <w:rsid w:val="001E3094"/>
    <w:rsid w:val="001E491C"/>
    <w:rsid w:val="001E4C9C"/>
    <w:rsid w:val="001E646B"/>
    <w:rsid w:val="001E6D07"/>
    <w:rsid w:val="001E7B0E"/>
    <w:rsid w:val="001F0C78"/>
    <w:rsid w:val="001F141D"/>
    <w:rsid w:val="001F27F5"/>
    <w:rsid w:val="001F2B04"/>
    <w:rsid w:val="001F5561"/>
    <w:rsid w:val="001F58AF"/>
    <w:rsid w:val="001F661D"/>
    <w:rsid w:val="001F7740"/>
    <w:rsid w:val="001F7FCC"/>
    <w:rsid w:val="00200A06"/>
    <w:rsid w:val="00201497"/>
    <w:rsid w:val="00202A1F"/>
    <w:rsid w:val="002037C8"/>
    <w:rsid w:val="0020435E"/>
    <w:rsid w:val="00204416"/>
    <w:rsid w:val="002106C5"/>
    <w:rsid w:val="0021160A"/>
    <w:rsid w:val="0021225A"/>
    <w:rsid w:val="00213AB8"/>
    <w:rsid w:val="00216F24"/>
    <w:rsid w:val="00216F89"/>
    <w:rsid w:val="00221394"/>
    <w:rsid w:val="00223E81"/>
    <w:rsid w:val="00225D3C"/>
    <w:rsid w:val="00226B97"/>
    <w:rsid w:val="00226CBF"/>
    <w:rsid w:val="00230C5E"/>
    <w:rsid w:val="00230FFE"/>
    <w:rsid w:val="00236B51"/>
    <w:rsid w:val="0023703F"/>
    <w:rsid w:val="0024006D"/>
    <w:rsid w:val="002401C7"/>
    <w:rsid w:val="00240C9E"/>
    <w:rsid w:val="00241832"/>
    <w:rsid w:val="002440AA"/>
    <w:rsid w:val="002442CF"/>
    <w:rsid w:val="00246A7D"/>
    <w:rsid w:val="00246FCB"/>
    <w:rsid w:val="00247C96"/>
    <w:rsid w:val="00250B18"/>
    <w:rsid w:val="00251F47"/>
    <w:rsid w:val="0025396D"/>
    <w:rsid w:val="00253DBE"/>
    <w:rsid w:val="00254043"/>
    <w:rsid w:val="00254DBD"/>
    <w:rsid w:val="0026006E"/>
    <w:rsid w:val="002622FA"/>
    <w:rsid w:val="00262587"/>
    <w:rsid w:val="00263518"/>
    <w:rsid w:val="0026382E"/>
    <w:rsid w:val="00265673"/>
    <w:rsid w:val="00266290"/>
    <w:rsid w:val="002676D1"/>
    <w:rsid w:val="0027359F"/>
    <w:rsid w:val="00274853"/>
    <w:rsid w:val="002759A2"/>
    <w:rsid w:val="002759E7"/>
    <w:rsid w:val="00275ED1"/>
    <w:rsid w:val="00275FED"/>
    <w:rsid w:val="00276700"/>
    <w:rsid w:val="00277326"/>
    <w:rsid w:val="00282770"/>
    <w:rsid w:val="00284C21"/>
    <w:rsid w:val="00286C9E"/>
    <w:rsid w:val="00287CC2"/>
    <w:rsid w:val="0029073D"/>
    <w:rsid w:val="002961F3"/>
    <w:rsid w:val="00296DC4"/>
    <w:rsid w:val="002A038F"/>
    <w:rsid w:val="002A0AA6"/>
    <w:rsid w:val="002A0FCD"/>
    <w:rsid w:val="002A2BEC"/>
    <w:rsid w:val="002A3D29"/>
    <w:rsid w:val="002A44A6"/>
    <w:rsid w:val="002A49E0"/>
    <w:rsid w:val="002A6757"/>
    <w:rsid w:val="002B5307"/>
    <w:rsid w:val="002B58A7"/>
    <w:rsid w:val="002B5CFB"/>
    <w:rsid w:val="002C015C"/>
    <w:rsid w:val="002C0DA4"/>
    <w:rsid w:val="002C156C"/>
    <w:rsid w:val="002C26C0"/>
    <w:rsid w:val="002C2BC5"/>
    <w:rsid w:val="002C4812"/>
    <w:rsid w:val="002D1300"/>
    <w:rsid w:val="002D2B46"/>
    <w:rsid w:val="002D4BD7"/>
    <w:rsid w:val="002D5EB4"/>
    <w:rsid w:val="002E1E88"/>
    <w:rsid w:val="002E2C68"/>
    <w:rsid w:val="002E3907"/>
    <w:rsid w:val="002E3C97"/>
    <w:rsid w:val="002E470E"/>
    <w:rsid w:val="002E584F"/>
    <w:rsid w:val="002E65EA"/>
    <w:rsid w:val="002E6B48"/>
    <w:rsid w:val="002E730F"/>
    <w:rsid w:val="002E79CB"/>
    <w:rsid w:val="002F329A"/>
    <w:rsid w:val="002F3A1A"/>
    <w:rsid w:val="002F40B4"/>
    <w:rsid w:val="002F4BE2"/>
    <w:rsid w:val="002F5523"/>
    <w:rsid w:val="002F7576"/>
    <w:rsid w:val="002F7E80"/>
    <w:rsid w:val="002F7F55"/>
    <w:rsid w:val="00300E58"/>
    <w:rsid w:val="00301052"/>
    <w:rsid w:val="00303AF8"/>
    <w:rsid w:val="00304488"/>
    <w:rsid w:val="0030745F"/>
    <w:rsid w:val="00307751"/>
    <w:rsid w:val="00310052"/>
    <w:rsid w:val="003106D1"/>
    <w:rsid w:val="00311CA6"/>
    <w:rsid w:val="0031364A"/>
    <w:rsid w:val="00313EBD"/>
    <w:rsid w:val="00314630"/>
    <w:rsid w:val="003149D3"/>
    <w:rsid w:val="00314C80"/>
    <w:rsid w:val="00314D6B"/>
    <w:rsid w:val="00315AAC"/>
    <w:rsid w:val="0031704F"/>
    <w:rsid w:val="003171B1"/>
    <w:rsid w:val="0031750B"/>
    <w:rsid w:val="00317892"/>
    <w:rsid w:val="003200B3"/>
    <w:rsid w:val="00320760"/>
    <w:rsid w:val="0032090A"/>
    <w:rsid w:val="0032157C"/>
    <w:rsid w:val="003218ED"/>
    <w:rsid w:val="00321CDE"/>
    <w:rsid w:val="00323070"/>
    <w:rsid w:val="00323F70"/>
    <w:rsid w:val="00324191"/>
    <w:rsid w:val="00324514"/>
    <w:rsid w:val="00325235"/>
    <w:rsid w:val="00325BB3"/>
    <w:rsid w:val="0032645A"/>
    <w:rsid w:val="00330E59"/>
    <w:rsid w:val="00332C47"/>
    <w:rsid w:val="00333E15"/>
    <w:rsid w:val="00334EF5"/>
    <w:rsid w:val="00336046"/>
    <w:rsid w:val="0033774F"/>
    <w:rsid w:val="0033792D"/>
    <w:rsid w:val="00347AB4"/>
    <w:rsid w:val="00350492"/>
    <w:rsid w:val="00352878"/>
    <w:rsid w:val="003563CA"/>
    <w:rsid w:val="00357E76"/>
    <w:rsid w:val="00360343"/>
    <w:rsid w:val="00360681"/>
    <w:rsid w:val="00362FF9"/>
    <w:rsid w:val="00364689"/>
    <w:rsid w:val="00364BF8"/>
    <w:rsid w:val="0036792B"/>
    <w:rsid w:val="00370900"/>
    <w:rsid w:val="00372473"/>
    <w:rsid w:val="00372AAB"/>
    <w:rsid w:val="0037352E"/>
    <w:rsid w:val="0037422B"/>
    <w:rsid w:val="00375146"/>
    <w:rsid w:val="00376DAD"/>
    <w:rsid w:val="00377D8B"/>
    <w:rsid w:val="003809AD"/>
    <w:rsid w:val="0038101A"/>
    <w:rsid w:val="0038191E"/>
    <w:rsid w:val="003834F7"/>
    <w:rsid w:val="0038483B"/>
    <w:rsid w:val="00384959"/>
    <w:rsid w:val="00385204"/>
    <w:rsid w:val="00385B5E"/>
    <w:rsid w:val="00386FCC"/>
    <w:rsid w:val="0038715D"/>
    <w:rsid w:val="0038731C"/>
    <w:rsid w:val="00387A96"/>
    <w:rsid w:val="00387B83"/>
    <w:rsid w:val="00387C2F"/>
    <w:rsid w:val="0039058E"/>
    <w:rsid w:val="00390A36"/>
    <w:rsid w:val="003913AE"/>
    <w:rsid w:val="00392ECC"/>
    <w:rsid w:val="00394DBF"/>
    <w:rsid w:val="003952B2"/>
    <w:rsid w:val="003957A6"/>
    <w:rsid w:val="00395A16"/>
    <w:rsid w:val="00395C05"/>
    <w:rsid w:val="003961CE"/>
    <w:rsid w:val="003A1935"/>
    <w:rsid w:val="003A2492"/>
    <w:rsid w:val="003A2814"/>
    <w:rsid w:val="003A33C9"/>
    <w:rsid w:val="003A36F1"/>
    <w:rsid w:val="003A3800"/>
    <w:rsid w:val="003A3E2E"/>
    <w:rsid w:val="003A3F43"/>
    <w:rsid w:val="003A4176"/>
    <w:rsid w:val="003A43EF"/>
    <w:rsid w:val="003A634F"/>
    <w:rsid w:val="003A6E2F"/>
    <w:rsid w:val="003A6E58"/>
    <w:rsid w:val="003A7DAC"/>
    <w:rsid w:val="003B3315"/>
    <w:rsid w:val="003B7C8D"/>
    <w:rsid w:val="003C2F57"/>
    <w:rsid w:val="003C4D4D"/>
    <w:rsid w:val="003C72ED"/>
    <w:rsid w:val="003C7445"/>
    <w:rsid w:val="003D0D28"/>
    <w:rsid w:val="003D1870"/>
    <w:rsid w:val="003D1E4D"/>
    <w:rsid w:val="003D259F"/>
    <w:rsid w:val="003D2CC8"/>
    <w:rsid w:val="003D45D2"/>
    <w:rsid w:val="003D576C"/>
    <w:rsid w:val="003D6526"/>
    <w:rsid w:val="003D7214"/>
    <w:rsid w:val="003E0243"/>
    <w:rsid w:val="003E10B6"/>
    <w:rsid w:val="003E1141"/>
    <w:rsid w:val="003E1571"/>
    <w:rsid w:val="003E276A"/>
    <w:rsid w:val="003E491D"/>
    <w:rsid w:val="003F1922"/>
    <w:rsid w:val="003F1AA8"/>
    <w:rsid w:val="003F2A98"/>
    <w:rsid w:val="003F2BED"/>
    <w:rsid w:val="003F3EEA"/>
    <w:rsid w:val="003F5183"/>
    <w:rsid w:val="003F766C"/>
    <w:rsid w:val="003F78D3"/>
    <w:rsid w:val="00401667"/>
    <w:rsid w:val="00405DEB"/>
    <w:rsid w:val="00406E63"/>
    <w:rsid w:val="00407C97"/>
    <w:rsid w:val="00407D2F"/>
    <w:rsid w:val="00407EDB"/>
    <w:rsid w:val="00410A14"/>
    <w:rsid w:val="00412133"/>
    <w:rsid w:val="00415F74"/>
    <w:rsid w:val="00416397"/>
    <w:rsid w:val="004171DF"/>
    <w:rsid w:val="00417682"/>
    <w:rsid w:val="00417C73"/>
    <w:rsid w:val="00420CEA"/>
    <w:rsid w:val="0042109F"/>
    <w:rsid w:val="00421203"/>
    <w:rsid w:val="00422D99"/>
    <w:rsid w:val="004234D6"/>
    <w:rsid w:val="0042491E"/>
    <w:rsid w:val="00425245"/>
    <w:rsid w:val="00426351"/>
    <w:rsid w:val="0042719D"/>
    <w:rsid w:val="00427486"/>
    <w:rsid w:val="00427CE8"/>
    <w:rsid w:val="00430D40"/>
    <w:rsid w:val="004346FE"/>
    <w:rsid w:val="004347C2"/>
    <w:rsid w:val="00436A6C"/>
    <w:rsid w:val="00437561"/>
    <w:rsid w:val="00443534"/>
    <w:rsid w:val="00443878"/>
    <w:rsid w:val="004441CD"/>
    <w:rsid w:val="00445FA7"/>
    <w:rsid w:val="0044609F"/>
    <w:rsid w:val="004474B8"/>
    <w:rsid w:val="00453816"/>
    <w:rsid w:val="004539A8"/>
    <w:rsid w:val="0045454A"/>
    <w:rsid w:val="004546DD"/>
    <w:rsid w:val="0045508A"/>
    <w:rsid w:val="00455186"/>
    <w:rsid w:val="00457C75"/>
    <w:rsid w:val="004630D3"/>
    <w:rsid w:val="0046344C"/>
    <w:rsid w:val="00464A98"/>
    <w:rsid w:val="004658FF"/>
    <w:rsid w:val="00465BAA"/>
    <w:rsid w:val="00466878"/>
    <w:rsid w:val="0046741D"/>
    <w:rsid w:val="004712CA"/>
    <w:rsid w:val="004718CB"/>
    <w:rsid w:val="0047262A"/>
    <w:rsid w:val="00473500"/>
    <w:rsid w:val="0047422E"/>
    <w:rsid w:val="004752F4"/>
    <w:rsid w:val="00475F79"/>
    <w:rsid w:val="0048307E"/>
    <w:rsid w:val="004860BD"/>
    <w:rsid w:val="00487B24"/>
    <w:rsid w:val="00490247"/>
    <w:rsid w:val="00490E25"/>
    <w:rsid w:val="00496183"/>
    <w:rsid w:val="004964B6"/>
    <w:rsid w:val="00496645"/>
    <w:rsid w:val="0049674B"/>
    <w:rsid w:val="00497477"/>
    <w:rsid w:val="004A0835"/>
    <w:rsid w:val="004A1B2C"/>
    <w:rsid w:val="004A3F71"/>
    <w:rsid w:val="004A44C6"/>
    <w:rsid w:val="004A513C"/>
    <w:rsid w:val="004A562A"/>
    <w:rsid w:val="004B06E0"/>
    <w:rsid w:val="004B1A46"/>
    <w:rsid w:val="004B41F0"/>
    <w:rsid w:val="004B4A9E"/>
    <w:rsid w:val="004B519E"/>
    <w:rsid w:val="004B5466"/>
    <w:rsid w:val="004B6108"/>
    <w:rsid w:val="004C00DC"/>
    <w:rsid w:val="004C0673"/>
    <w:rsid w:val="004C08D2"/>
    <w:rsid w:val="004C194F"/>
    <w:rsid w:val="004C1AB9"/>
    <w:rsid w:val="004C2FEB"/>
    <w:rsid w:val="004C4E25"/>
    <w:rsid w:val="004C4E4E"/>
    <w:rsid w:val="004C640C"/>
    <w:rsid w:val="004C6927"/>
    <w:rsid w:val="004C7270"/>
    <w:rsid w:val="004C7536"/>
    <w:rsid w:val="004D1D97"/>
    <w:rsid w:val="004D2C0C"/>
    <w:rsid w:val="004D2D44"/>
    <w:rsid w:val="004D306E"/>
    <w:rsid w:val="004D4877"/>
    <w:rsid w:val="004D5C9D"/>
    <w:rsid w:val="004D6DE6"/>
    <w:rsid w:val="004E07F5"/>
    <w:rsid w:val="004E1261"/>
    <w:rsid w:val="004E2F1E"/>
    <w:rsid w:val="004E4D1E"/>
    <w:rsid w:val="004E5BF1"/>
    <w:rsid w:val="004E6524"/>
    <w:rsid w:val="004E688B"/>
    <w:rsid w:val="004E7322"/>
    <w:rsid w:val="004E74B7"/>
    <w:rsid w:val="004E7E55"/>
    <w:rsid w:val="004F1261"/>
    <w:rsid w:val="004F1BB1"/>
    <w:rsid w:val="004F2DE9"/>
    <w:rsid w:val="004F3816"/>
    <w:rsid w:val="004F381F"/>
    <w:rsid w:val="004F445A"/>
    <w:rsid w:val="004F4F57"/>
    <w:rsid w:val="004F55AE"/>
    <w:rsid w:val="004F57DE"/>
    <w:rsid w:val="004F7770"/>
    <w:rsid w:val="005012D3"/>
    <w:rsid w:val="0050207A"/>
    <w:rsid w:val="0050310A"/>
    <w:rsid w:val="005034A3"/>
    <w:rsid w:val="00503D46"/>
    <w:rsid w:val="00504B96"/>
    <w:rsid w:val="0050552D"/>
    <w:rsid w:val="00505BF4"/>
    <w:rsid w:val="00505F40"/>
    <w:rsid w:val="00506542"/>
    <w:rsid w:val="005101CE"/>
    <w:rsid w:val="005126B4"/>
    <w:rsid w:val="005139C2"/>
    <w:rsid w:val="00514194"/>
    <w:rsid w:val="00514F25"/>
    <w:rsid w:val="00516170"/>
    <w:rsid w:val="005209D5"/>
    <w:rsid w:val="00524D41"/>
    <w:rsid w:val="0052603A"/>
    <w:rsid w:val="00526607"/>
    <w:rsid w:val="005268BB"/>
    <w:rsid w:val="00530DBC"/>
    <w:rsid w:val="00531680"/>
    <w:rsid w:val="00531A46"/>
    <w:rsid w:val="00531C33"/>
    <w:rsid w:val="00535198"/>
    <w:rsid w:val="005357E0"/>
    <w:rsid w:val="005371D0"/>
    <w:rsid w:val="0054033E"/>
    <w:rsid w:val="005406DC"/>
    <w:rsid w:val="005409A3"/>
    <w:rsid w:val="005410CD"/>
    <w:rsid w:val="00541292"/>
    <w:rsid w:val="00543D41"/>
    <w:rsid w:val="00544A38"/>
    <w:rsid w:val="00544EC8"/>
    <w:rsid w:val="00545FFB"/>
    <w:rsid w:val="005469E6"/>
    <w:rsid w:val="005478CC"/>
    <w:rsid w:val="0055174C"/>
    <w:rsid w:val="00552142"/>
    <w:rsid w:val="00552FD9"/>
    <w:rsid w:val="0055337A"/>
    <w:rsid w:val="00555662"/>
    <w:rsid w:val="00555AFF"/>
    <w:rsid w:val="0055782F"/>
    <w:rsid w:val="005600B5"/>
    <w:rsid w:val="00561B86"/>
    <w:rsid w:val="005653D1"/>
    <w:rsid w:val="005660F9"/>
    <w:rsid w:val="00566EDA"/>
    <w:rsid w:val="0056777B"/>
    <w:rsid w:val="005678C2"/>
    <w:rsid w:val="005725F3"/>
    <w:rsid w:val="00572654"/>
    <w:rsid w:val="00572899"/>
    <w:rsid w:val="0057291C"/>
    <w:rsid w:val="005741AE"/>
    <w:rsid w:val="00574A43"/>
    <w:rsid w:val="00575CFD"/>
    <w:rsid w:val="00575FAD"/>
    <w:rsid w:val="00577F6D"/>
    <w:rsid w:val="00581CA4"/>
    <w:rsid w:val="00582338"/>
    <w:rsid w:val="005826AF"/>
    <w:rsid w:val="0058365C"/>
    <w:rsid w:val="00583CED"/>
    <w:rsid w:val="0058504B"/>
    <w:rsid w:val="005868D4"/>
    <w:rsid w:val="00590C0F"/>
    <w:rsid w:val="00591116"/>
    <w:rsid w:val="00594429"/>
    <w:rsid w:val="00595258"/>
    <w:rsid w:val="00596A02"/>
    <w:rsid w:val="00597071"/>
    <w:rsid w:val="005A3F57"/>
    <w:rsid w:val="005A617B"/>
    <w:rsid w:val="005A6D11"/>
    <w:rsid w:val="005A787D"/>
    <w:rsid w:val="005B3023"/>
    <w:rsid w:val="005B339A"/>
    <w:rsid w:val="005B45CF"/>
    <w:rsid w:val="005B4628"/>
    <w:rsid w:val="005B5629"/>
    <w:rsid w:val="005B6A1A"/>
    <w:rsid w:val="005C0300"/>
    <w:rsid w:val="005C0D35"/>
    <w:rsid w:val="005C0D84"/>
    <w:rsid w:val="005C0EA9"/>
    <w:rsid w:val="005C20F0"/>
    <w:rsid w:val="005C2E72"/>
    <w:rsid w:val="005C33B6"/>
    <w:rsid w:val="005C43A0"/>
    <w:rsid w:val="005C50B0"/>
    <w:rsid w:val="005C59F0"/>
    <w:rsid w:val="005C5EB2"/>
    <w:rsid w:val="005C630F"/>
    <w:rsid w:val="005C657A"/>
    <w:rsid w:val="005C7500"/>
    <w:rsid w:val="005C7A84"/>
    <w:rsid w:val="005D4186"/>
    <w:rsid w:val="005D7CBF"/>
    <w:rsid w:val="005E0514"/>
    <w:rsid w:val="005E0DBA"/>
    <w:rsid w:val="005E27E3"/>
    <w:rsid w:val="005E547B"/>
    <w:rsid w:val="005E5603"/>
    <w:rsid w:val="005F04DD"/>
    <w:rsid w:val="005F1E16"/>
    <w:rsid w:val="005F23DC"/>
    <w:rsid w:val="005F2436"/>
    <w:rsid w:val="005F3831"/>
    <w:rsid w:val="005F49C3"/>
    <w:rsid w:val="005F4B6A"/>
    <w:rsid w:val="005F6FF9"/>
    <w:rsid w:val="005F7D32"/>
    <w:rsid w:val="006005B7"/>
    <w:rsid w:val="00600CDC"/>
    <w:rsid w:val="006010F3"/>
    <w:rsid w:val="00605440"/>
    <w:rsid w:val="0060554E"/>
    <w:rsid w:val="006071EC"/>
    <w:rsid w:val="00607242"/>
    <w:rsid w:val="00610B97"/>
    <w:rsid w:val="00610D48"/>
    <w:rsid w:val="006117C2"/>
    <w:rsid w:val="0061188D"/>
    <w:rsid w:val="00613757"/>
    <w:rsid w:val="00615A0A"/>
    <w:rsid w:val="00615E06"/>
    <w:rsid w:val="00615FCA"/>
    <w:rsid w:val="006166ED"/>
    <w:rsid w:val="00622033"/>
    <w:rsid w:val="0062229B"/>
    <w:rsid w:val="006230E0"/>
    <w:rsid w:val="00623AC0"/>
    <w:rsid w:val="006251EF"/>
    <w:rsid w:val="0063053D"/>
    <w:rsid w:val="00630CC2"/>
    <w:rsid w:val="0063187C"/>
    <w:rsid w:val="00631B10"/>
    <w:rsid w:val="00631E4C"/>
    <w:rsid w:val="00632A5F"/>
    <w:rsid w:val="006333D4"/>
    <w:rsid w:val="00634405"/>
    <w:rsid w:val="00635CEF"/>
    <w:rsid w:val="006369B2"/>
    <w:rsid w:val="006376F5"/>
    <w:rsid w:val="0064040C"/>
    <w:rsid w:val="006404FE"/>
    <w:rsid w:val="00647525"/>
    <w:rsid w:val="00647FD1"/>
    <w:rsid w:val="00651217"/>
    <w:rsid w:val="0065269D"/>
    <w:rsid w:val="00653AFE"/>
    <w:rsid w:val="006552C8"/>
    <w:rsid w:val="0065556E"/>
    <w:rsid w:val="00655CC3"/>
    <w:rsid w:val="006570B0"/>
    <w:rsid w:val="00660948"/>
    <w:rsid w:val="0066155E"/>
    <w:rsid w:val="00663A8B"/>
    <w:rsid w:val="00665021"/>
    <w:rsid w:val="006663D0"/>
    <w:rsid w:val="00666E3F"/>
    <w:rsid w:val="00670C30"/>
    <w:rsid w:val="006721AB"/>
    <w:rsid w:val="0067237F"/>
    <w:rsid w:val="006735F1"/>
    <w:rsid w:val="0067360F"/>
    <w:rsid w:val="006743FE"/>
    <w:rsid w:val="006744B7"/>
    <w:rsid w:val="00676557"/>
    <w:rsid w:val="00676750"/>
    <w:rsid w:val="00676B15"/>
    <w:rsid w:val="00677F04"/>
    <w:rsid w:val="00680065"/>
    <w:rsid w:val="00680C5B"/>
    <w:rsid w:val="00681425"/>
    <w:rsid w:val="00681BA4"/>
    <w:rsid w:val="006854E8"/>
    <w:rsid w:val="00685706"/>
    <w:rsid w:val="00690868"/>
    <w:rsid w:val="00691C94"/>
    <w:rsid w:val="00691DDF"/>
    <w:rsid w:val="0069210B"/>
    <w:rsid w:val="00692185"/>
    <w:rsid w:val="006923B9"/>
    <w:rsid w:val="006924BC"/>
    <w:rsid w:val="00692970"/>
    <w:rsid w:val="006930E2"/>
    <w:rsid w:val="00693405"/>
    <w:rsid w:val="0069385A"/>
    <w:rsid w:val="00693CBD"/>
    <w:rsid w:val="006957FE"/>
    <w:rsid w:val="00697D88"/>
    <w:rsid w:val="00697F7F"/>
    <w:rsid w:val="006A0EE9"/>
    <w:rsid w:val="006A2819"/>
    <w:rsid w:val="006A3FED"/>
    <w:rsid w:val="006A4055"/>
    <w:rsid w:val="006A5380"/>
    <w:rsid w:val="006A7A8E"/>
    <w:rsid w:val="006B0FBD"/>
    <w:rsid w:val="006B1494"/>
    <w:rsid w:val="006B38C9"/>
    <w:rsid w:val="006B3DC1"/>
    <w:rsid w:val="006B486C"/>
    <w:rsid w:val="006B5078"/>
    <w:rsid w:val="006B6F68"/>
    <w:rsid w:val="006B7732"/>
    <w:rsid w:val="006C0E77"/>
    <w:rsid w:val="006C1800"/>
    <w:rsid w:val="006C1885"/>
    <w:rsid w:val="006C21DE"/>
    <w:rsid w:val="006C2351"/>
    <w:rsid w:val="006C258A"/>
    <w:rsid w:val="006C42E9"/>
    <w:rsid w:val="006C5641"/>
    <w:rsid w:val="006C652A"/>
    <w:rsid w:val="006C79E1"/>
    <w:rsid w:val="006D0360"/>
    <w:rsid w:val="006D0C38"/>
    <w:rsid w:val="006D1089"/>
    <w:rsid w:val="006D1B86"/>
    <w:rsid w:val="006D25A5"/>
    <w:rsid w:val="006D513F"/>
    <w:rsid w:val="006D65D5"/>
    <w:rsid w:val="006D6D11"/>
    <w:rsid w:val="006D7355"/>
    <w:rsid w:val="006E10E6"/>
    <w:rsid w:val="006E3BA2"/>
    <w:rsid w:val="006E41C1"/>
    <w:rsid w:val="006E441C"/>
    <w:rsid w:val="006E7104"/>
    <w:rsid w:val="006E7E2E"/>
    <w:rsid w:val="006F04AB"/>
    <w:rsid w:val="006F0704"/>
    <w:rsid w:val="006F2ACE"/>
    <w:rsid w:val="006F3FAA"/>
    <w:rsid w:val="006F62B0"/>
    <w:rsid w:val="00702353"/>
    <w:rsid w:val="0070335C"/>
    <w:rsid w:val="0070349F"/>
    <w:rsid w:val="0070374F"/>
    <w:rsid w:val="00711FA7"/>
    <w:rsid w:val="00712044"/>
    <w:rsid w:val="00712AAF"/>
    <w:rsid w:val="007132F4"/>
    <w:rsid w:val="00713A8D"/>
    <w:rsid w:val="00713FD2"/>
    <w:rsid w:val="00715153"/>
    <w:rsid w:val="00715C5A"/>
    <w:rsid w:val="00715CA6"/>
    <w:rsid w:val="007219D2"/>
    <w:rsid w:val="0072291F"/>
    <w:rsid w:val="00723153"/>
    <w:rsid w:val="00724D20"/>
    <w:rsid w:val="0072623D"/>
    <w:rsid w:val="007267F1"/>
    <w:rsid w:val="00726871"/>
    <w:rsid w:val="0072736A"/>
    <w:rsid w:val="00731135"/>
    <w:rsid w:val="0073150B"/>
    <w:rsid w:val="007324AF"/>
    <w:rsid w:val="00734C86"/>
    <w:rsid w:val="00735789"/>
    <w:rsid w:val="00735885"/>
    <w:rsid w:val="00735A03"/>
    <w:rsid w:val="007368AA"/>
    <w:rsid w:val="00737970"/>
    <w:rsid w:val="007409B4"/>
    <w:rsid w:val="00741974"/>
    <w:rsid w:val="00744B77"/>
    <w:rsid w:val="00744E0A"/>
    <w:rsid w:val="0074598F"/>
    <w:rsid w:val="00746C53"/>
    <w:rsid w:val="00747BF2"/>
    <w:rsid w:val="0075213F"/>
    <w:rsid w:val="00752419"/>
    <w:rsid w:val="00753E3D"/>
    <w:rsid w:val="00754127"/>
    <w:rsid w:val="0075525E"/>
    <w:rsid w:val="00756D3D"/>
    <w:rsid w:val="0076105E"/>
    <w:rsid w:val="00761442"/>
    <w:rsid w:val="00762B47"/>
    <w:rsid w:val="00764000"/>
    <w:rsid w:val="0076516A"/>
    <w:rsid w:val="00765DFE"/>
    <w:rsid w:val="00767235"/>
    <w:rsid w:val="00767BE1"/>
    <w:rsid w:val="00767F30"/>
    <w:rsid w:val="0077026A"/>
    <w:rsid w:val="007729FE"/>
    <w:rsid w:val="00772ADB"/>
    <w:rsid w:val="00772D11"/>
    <w:rsid w:val="00773F76"/>
    <w:rsid w:val="007745D0"/>
    <w:rsid w:val="00774F4E"/>
    <w:rsid w:val="007806C2"/>
    <w:rsid w:val="00782182"/>
    <w:rsid w:val="00782499"/>
    <w:rsid w:val="00782A03"/>
    <w:rsid w:val="00783B2E"/>
    <w:rsid w:val="00783B8D"/>
    <w:rsid w:val="00783E2A"/>
    <w:rsid w:val="0078626D"/>
    <w:rsid w:val="007871A4"/>
    <w:rsid w:val="00790199"/>
    <w:rsid w:val="007901CC"/>
    <w:rsid w:val="007903F8"/>
    <w:rsid w:val="00793841"/>
    <w:rsid w:val="00793F2D"/>
    <w:rsid w:val="007946F9"/>
    <w:rsid w:val="00794F4F"/>
    <w:rsid w:val="00796DBC"/>
    <w:rsid w:val="007974BE"/>
    <w:rsid w:val="00797CC3"/>
    <w:rsid w:val="007A0916"/>
    <w:rsid w:val="007A0DFD"/>
    <w:rsid w:val="007A1149"/>
    <w:rsid w:val="007A3B30"/>
    <w:rsid w:val="007A5599"/>
    <w:rsid w:val="007A591C"/>
    <w:rsid w:val="007A59C4"/>
    <w:rsid w:val="007A5B9E"/>
    <w:rsid w:val="007A6474"/>
    <w:rsid w:val="007A778C"/>
    <w:rsid w:val="007A79AD"/>
    <w:rsid w:val="007B1A63"/>
    <w:rsid w:val="007B1EEE"/>
    <w:rsid w:val="007B22CA"/>
    <w:rsid w:val="007B2868"/>
    <w:rsid w:val="007C02C0"/>
    <w:rsid w:val="007C120F"/>
    <w:rsid w:val="007C1376"/>
    <w:rsid w:val="007C4AA9"/>
    <w:rsid w:val="007C5BEE"/>
    <w:rsid w:val="007C66C2"/>
    <w:rsid w:val="007C7122"/>
    <w:rsid w:val="007C7B05"/>
    <w:rsid w:val="007D1B73"/>
    <w:rsid w:val="007D3F11"/>
    <w:rsid w:val="007D3FA2"/>
    <w:rsid w:val="007D5051"/>
    <w:rsid w:val="007D5473"/>
    <w:rsid w:val="007D6AC8"/>
    <w:rsid w:val="007D6D8C"/>
    <w:rsid w:val="007E0702"/>
    <w:rsid w:val="007E07C8"/>
    <w:rsid w:val="007E144F"/>
    <w:rsid w:val="007E4FD1"/>
    <w:rsid w:val="007E53E4"/>
    <w:rsid w:val="007E656A"/>
    <w:rsid w:val="007E7384"/>
    <w:rsid w:val="007E74BC"/>
    <w:rsid w:val="007F053E"/>
    <w:rsid w:val="007F5151"/>
    <w:rsid w:val="007F52CE"/>
    <w:rsid w:val="007F5EE3"/>
    <w:rsid w:val="007F664D"/>
    <w:rsid w:val="007F6D60"/>
    <w:rsid w:val="00800719"/>
    <w:rsid w:val="00801D15"/>
    <w:rsid w:val="00803287"/>
    <w:rsid w:val="00803E42"/>
    <w:rsid w:val="008058E2"/>
    <w:rsid w:val="00805A38"/>
    <w:rsid w:val="00806C4B"/>
    <w:rsid w:val="00810BF8"/>
    <w:rsid w:val="0081256B"/>
    <w:rsid w:val="008128CE"/>
    <w:rsid w:val="008130D2"/>
    <w:rsid w:val="00815356"/>
    <w:rsid w:val="00816057"/>
    <w:rsid w:val="00822E4E"/>
    <w:rsid w:val="00823F36"/>
    <w:rsid w:val="0082405D"/>
    <w:rsid w:val="00825300"/>
    <w:rsid w:val="00826A60"/>
    <w:rsid w:val="00826D69"/>
    <w:rsid w:val="0083098C"/>
    <w:rsid w:val="00830A43"/>
    <w:rsid w:val="00831027"/>
    <w:rsid w:val="00831AB8"/>
    <w:rsid w:val="0083552A"/>
    <w:rsid w:val="008367E8"/>
    <w:rsid w:val="00841217"/>
    <w:rsid w:val="00842137"/>
    <w:rsid w:val="00845264"/>
    <w:rsid w:val="008463F6"/>
    <w:rsid w:val="0084752E"/>
    <w:rsid w:val="008477A1"/>
    <w:rsid w:val="0085225C"/>
    <w:rsid w:val="0085259A"/>
    <w:rsid w:val="00852EB1"/>
    <w:rsid w:val="00856B82"/>
    <w:rsid w:val="008572FC"/>
    <w:rsid w:val="00861308"/>
    <w:rsid w:val="00861866"/>
    <w:rsid w:val="0086225F"/>
    <w:rsid w:val="008633ED"/>
    <w:rsid w:val="00864492"/>
    <w:rsid w:val="00865BC8"/>
    <w:rsid w:val="00871E57"/>
    <w:rsid w:val="00873058"/>
    <w:rsid w:val="0087310A"/>
    <w:rsid w:val="0087390E"/>
    <w:rsid w:val="0087475E"/>
    <w:rsid w:val="00874A70"/>
    <w:rsid w:val="00874D7D"/>
    <w:rsid w:val="00875808"/>
    <w:rsid w:val="00877BAD"/>
    <w:rsid w:val="00881257"/>
    <w:rsid w:val="00883151"/>
    <w:rsid w:val="00883E95"/>
    <w:rsid w:val="00883F1C"/>
    <w:rsid w:val="008861F1"/>
    <w:rsid w:val="008901FC"/>
    <w:rsid w:val="0089088E"/>
    <w:rsid w:val="00892297"/>
    <w:rsid w:val="008922DB"/>
    <w:rsid w:val="008A07C5"/>
    <w:rsid w:val="008A08F9"/>
    <w:rsid w:val="008A1421"/>
    <w:rsid w:val="008A55D8"/>
    <w:rsid w:val="008A5739"/>
    <w:rsid w:val="008A5E55"/>
    <w:rsid w:val="008A6038"/>
    <w:rsid w:val="008A62FF"/>
    <w:rsid w:val="008B474E"/>
    <w:rsid w:val="008B59F1"/>
    <w:rsid w:val="008B5D04"/>
    <w:rsid w:val="008B6F4A"/>
    <w:rsid w:val="008C1640"/>
    <w:rsid w:val="008C1E92"/>
    <w:rsid w:val="008C2B9F"/>
    <w:rsid w:val="008C3BAD"/>
    <w:rsid w:val="008C4F6F"/>
    <w:rsid w:val="008C5540"/>
    <w:rsid w:val="008D291F"/>
    <w:rsid w:val="008D59A2"/>
    <w:rsid w:val="008D5DDB"/>
    <w:rsid w:val="008D5F73"/>
    <w:rsid w:val="008E0167"/>
    <w:rsid w:val="008E0172"/>
    <w:rsid w:val="008E138B"/>
    <w:rsid w:val="008E171F"/>
    <w:rsid w:val="008E1B0B"/>
    <w:rsid w:val="008E1BE3"/>
    <w:rsid w:val="008E42F4"/>
    <w:rsid w:val="008E4DAD"/>
    <w:rsid w:val="008E67AC"/>
    <w:rsid w:val="008E6EE8"/>
    <w:rsid w:val="008F2947"/>
    <w:rsid w:val="008F5DFC"/>
    <w:rsid w:val="0090060A"/>
    <w:rsid w:val="00901307"/>
    <w:rsid w:val="00902B85"/>
    <w:rsid w:val="00903A5E"/>
    <w:rsid w:val="00903A64"/>
    <w:rsid w:val="00903D04"/>
    <w:rsid w:val="0090565D"/>
    <w:rsid w:val="0090576A"/>
    <w:rsid w:val="00914912"/>
    <w:rsid w:val="00915753"/>
    <w:rsid w:val="00916608"/>
    <w:rsid w:val="009219AB"/>
    <w:rsid w:val="009222EC"/>
    <w:rsid w:val="009225CF"/>
    <w:rsid w:val="009228AA"/>
    <w:rsid w:val="0092311B"/>
    <w:rsid w:val="009250C7"/>
    <w:rsid w:val="0092547E"/>
    <w:rsid w:val="00927B86"/>
    <w:rsid w:val="009309B3"/>
    <w:rsid w:val="00930F98"/>
    <w:rsid w:val="00932A1B"/>
    <w:rsid w:val="009343C8"/>
    <w:rsid w:val="0093490D"/>
    <w:rsid w:val="00934CD2"/>
    <w:rsid w:val="0093671F"/>
    <w:rsid w:val="009406B5"/>
    <w:rsid w:val="009433C0"/>
    <w:rsid w:val="009434C9"/>
    <w:rsid w:val="009436A2"/>
    <w:rsid w:val="00943E15"/>
    <w:rsid w:val="00946166"/>
    <w:rsid w:val="0094639C"/>
    <w:rsid w:val="00951AA0"/>
    <w:rsid w:val="00952D74"/>
    <w:rsid w:val="009544B2"/>
    <w:rsid w:val="00954874"/>
    <w:rsid w:val="00955444"/>
    <w:rsid w:val="00955D8B"/>
    <w:rsid w:val="00957600"/>
    <w:rsid w:val="009600FB"/>
    <w:rsid w:val="0096013B"/>
    <w:rsid w:val="00960670"/>
    <w:rsid w:val="00961EBE"/>
    <w:rsid w:val="00962BBB"/>
    <w:rsid w:val="00963C69"/>
    <w:rsid w:val="00964719"/>
    <w:rsid w:val="0096595A"/>
    <w:rsid w:val="009660DB"/>
    <w:rsid w:val="00966DFC"/>
    <w:rsid w:val="0096701F"/>
    <w:rsid w:val="00967276"/>
    <w:rsid w:val="00967F04"/>
    <w:rsid w:val="009703AE"/>
    <w:rsid w:val="009723C8"/>
    <w:rsid w:val="00972691"/>
    <w:rsid w:val="00972D9B"/>
    <w:rsid w:val="00974051"/>
    <w:rsid w:val="00975D56"/>
    <w:rsid w:val="00976AF7"/>
    <w:rsid w:val="00977F17"/>
    <w:rsid w:val="00983164"/>
    <w:rsid w:val="00983757"/>
    <w:rsid w:val="00983BE5"/>
    <w:rsid w:val="009865DC"/>
    <w:rsid w:val="00986C13"/>
    <w:rsid w:val="00986D58"/>
    <w:rsid w:val="0098706D"/>
    <w:rsid w:val="00993828"/>
    <w:rsid w:val="009942BE"/>
    <w:rsid w:val="00994F8F"/>
    <w:rsid w:val="009972EF"/>
    <w:rsid w:val="00997B0D"/>
    <w:rsid w:val="009A00AF"/>
    <w:rsid w:val="009A228D"/>
    <w:rsid w:val="009A2479"/>
    <w:rsid w:val="009A3BE9"/>
    <w:rsid w:val="009A434A"/>
    <w:rsid w:val="009A5620"/>
    <w:rsid w:val="009A7E49"/>
    <w:rsid w:val="009B0A1C"/>
    <w:rsid w:val="009B16FE"/>
    <w:rsid w:val="009B35BD"/>
    <w:rsid w:val="009B5881"/>
    <w:rsid w:val="009B65C2"/>
    <w:rsid w:val="009B75B3"/>
    <w:rsid w:val="009C13F9"/>
    <w:rsid w:val="009C2305"/>
    <w:rsid w:val="009C2982"/>
    <w:rsid w:val="009C3160"/>
    <w:rsid w:val="009C4896"/>
    <w:rsid w:val="009C499E"/>
    <w:rsid w:val="009C55CC"/>
    <w:rsid w:val="009C6C9B"/>
    <w:rsid w:val="009C7E1A"/>
    <w:rsid w:val="009D3FC1"/>
    <w:rsid w:val="009D4F10"/>
    <w:rsid w:val="009D762B"/>
    <w:rsid w:val="009E0F59"/>
    <w:rsid w:val="009E57AE"/>
    <w:rsid w:val="009E75EA"/>
    <w:rsid w:val="009E766E"/>
    <w:rsid w:val="009F1960"/>
    <w:rsid w:val="009F2984"/>
    <w:rsid w:val="009F5108"/>
    <w:rsid w:val="009F715E"/>
    <w:rsid w:val="00A00878"/>
    <w:rsid w:val="00A01F1D"/>
    <w:rsid w:val="00A02FA7"/>
    <w:rsid w:val="00A03364"/>
    <w:rsid w:val="00A03FB0"/>
    <w:rsid w:val="00A0533F"/>
    <w:rsid w:val="00A0555D"/>
    <w:rsid w:val="00A05792"/>
    <w:rsid w:val="00A0600E"/>
    <w:rsid w:val="00A066F8"/>
    <w:rsid w:val="00A07643"/>
    <w:rsid w:val="00A07DBC"/>
    <w:rsid w:val="00A10DBB"/>
    <w:rsid w:val="00A113DA"/>
    <w:rsid w:val="00A133D6"/>
    <w:rsid w:val="00A200C8"/>
    <w:rsid w:val="00A207CC"/>
    <w:rsid w:val="00A228EC"/>
    <w:rsid w:val="00A22FE2"/>
    <w:rsid w:val="00A2650D"/>
    <w:rsid w:val="00A26F0F"/>
    <w:rsid w:val="00A27111"/>
    <w:rsid w:val="00A27310"/>
    <w:rsid w:val="00A310AD"/>
    <w:rsid w:val="00A319A7"/>
    <w:rsid w:val="00A31D47"/>
    <w:rsid w:val="00A32080"/>
    <w:rsid w:val="00A32B6C"/>
    <w:rsid w:val="00A33BF2"/>
    <w:rsid w:val="00A34AD0"/>
    <w:rsid w:val="00A35357"/>
    <w:rsid w:val="00A37736"/>
    <w:rsid w:val="00A4013E"/>
    <w:rsid w:val="00A4045F"/>
    <w:rsid w:val="00A40A2B"/>
    <w:rsid w:val="00A427CD"/>
    <w:rsid w:val="00A4600B"/>
    <w:rsid w:val="00A46A5F"/>
    <w:rsid w:val="00A47C56"/>
    <w:rsid w:val="00A50506"/>
    <w:rsid w:val="00A51EF0"/>
    <w:rsid w:val="00A5356F"/>
    <w:rsid w:val="00A55A26"/>
    <w:rsid w:val="00A560DF"/>
    <w:rsid w:val="00A60163"/>
    <w:rsid w:val="00A601F3"/>
    <w:rsid w:val="00A61648"/>
    <w:rsid w:val="00A61654"/>
    <w:rsid w:val="00A62929"/>
    <w:rsid w:val="00A6457C"/>
    <w:rsid w:val="00A6497D"/>
    <w:rsid w:val="00A65117"/>
    <w:rsid w:val="00A66469"/>
    <w:rsid w:val="00A67A81"/>
    <w:rsid w:val="00A70D38"/>
    <w:rsid w:val="00A71421"/>
    <w:rsid w:val="00A730A6"/>
    <w:rsid w:val="00A73BFE"/>
    <w:rsid w:val="00A73D07"/>
    <w:rsid w:val="00A7574C"/>
    <w:rsid w:val="00A76296"/>
    <w:rsid w:val="00A763EF"/>
    <w:rsid w:val="00A76E35"/>
    <w:rsid w:val="00A778CB"/>
    <w:rsid w:val="00A8112B"/>
    <w:rsid w:val="00A833B5"/>
    <w:rsid w:val="00A84221"/>
    <w:rsid w:val="00A84B17"/>
    <w:rsid w:val="00A855E6"/>
    <w:rsid w:val="00A8565E"/>
    <w:rsid w:val="00A90AD0"/>
    <w:rsid w:val="00A9280C"/>
    <w:rsid w:val="00A94D98"/>
    <w:rsid w:val="00A96A3C"/>
    <w:rsid w:val="00A971A0"/>
    <w:rsid w:val="00AA0150"/>
    <w:rsid w:val="00AA10E3"/>
    <w:rsid w:val="00AA1AAE"/>
    <w:rsid w:val="00AA1F22"/>
    <w:rsid w:val="00AA200C"/>
    <w:rsid w:val="00AA2747"/>
    <w:rsid w:val="00AA3205"/>
    <w:rsid w:val="00AA3CE8"/>
    <w:rsid w:val="00AA5CF7"/>
    <w:rsid w:val="00AA783F"/>
    <w:rsid w:val="00AB0B51"/>
    <w:rsid w:val="00AB1CD6"/>
    <w:rsid w:val="00AB26AE"/>
    <w:rsid w:val="00AB2B7B"/>
    <w:rsid w:val="00AB383A"/>
    <w:rsid w:val="00AB4B24"/>
    <w:rsid w:val="00AB559E"/>
    <w:rsid w:val="00AB6AFF"/>
    <w:rsid w:val="00AB7106"/>
    <w:rsid w:val="00AB72B6"/>
    <w:rsid w:val="00AB7B0F"/>
    <w:rsid w:val="00AC170A"/>
    <w:rsid w:val="00AC30F3"/>
    <w:rsid w:val="00AC39F4"/>
    <w:rsid w:val="00AC5503"/>
    <w:rsid w:val="00AC650D"/>
    <w:rsid w:val="00AC6607"/>
    <w:rsid w:val="00AC6683"/>
    <w:rsid w:val="00AC78E1"/>
    <w:rsid w:val="00AD04E7"/>
    <w:rsid w:val="00AD1D54"/>
    <w:rsid w:val="00AD2250"/>
    <w:rsid w:val="00AD41F1"/>
    <w:rsid w:val="00AD51D5"/>
    <w:rsid w:val="00AE3220"/>
    <w:rsid w:val="00AE38E1"/>
    <w:rsid w:val="00AE39D8"/>
    <w:rsid w:val="00AE445A"/>
    <w:rsid w:val="00AE49E7"/>
    <w:rsid w:val="00AE4C0A"/>
    <w:rsid w:val="00AE4CC8"/>
    <w:rsid w:val="00AE56E7"/>
    <w:rsid w:val="00AE67DA"/>
    <w:rsid w:val="00AE7B6A"/>
    <w:rsid w:val="00AF0439"/>
    <w:rsid w:val="00AF2043"/>
    <w:rsid w:val="00AF2396"/>
    <w:rsid w:val="00AF24AF"/>
    <w:rsid w:val="00AF3139"/>
    <w:rsid w:val="00AF3CE4"/>
    <w:rsid w:val="00AF5370"/>
    <w:rsid w:val="00AF66D1"/>
    <w:rsid w:val="00B00B96"/>
    <w:rsid w:val="00B01182"/>
    <w:rsid w:val="00B02379"/>
    <w:rsid w:val="00B05456"/>
    <w:rsid w:val="00B05821"/>
    <w:rsid w:val="00B070C3"/>
    <w:rsid w:val="00B071AB"/>
    <w:rsid w:val="00B07BED"/>
    <w:rsid w:val="00B10070"/>
    <w:rsid w:val="00B154C6"/>
    <w:rsid w:val="00B15A6A"/>
    <w:rsid w:val="00B20365"/>
    <w:rsid w:val="00B2285F"/>
    <w:rsid w:val="00B22DD8"/>
    <w:rsid w:val="00B23176"/>
    <w:rsid w:val="00B23607"/>
    <w:rsid w:val="00B24555"/>
    <w:rsid w:val="00B24A6D"/>
    <w:rsid w:val="00B25AF0"/>
    <w:rsid w:val="00B26C28"/>
    <w:rsid w:val="00B2753D"/>
    <w:rsid w:val="00B304F6"/>
    <w:rsid w:val="00B329FB"/>
    <w:rsid w:val="00B32C16"/>
    <w:rsid w:val="00B3433F"/>
    <w:rsid w:val="00B34D31"/>
    <w:rsid w:val="00B35B05"/>
    <w:rsid w:val="00B36988"/>
    <w:rsid w:val="00B415BA"/>
    <w:rsid w:val="00B4174C"/>
    <w:rsid w:val="00B419FC"/>
    <w:rsid w:val="00B432A9"/>
    <w:rsid w:val="00B44EB3"/>
    <w:rsid w:val="00B4520E"/>
    <w:rsid w:val="00B453F5"/>
    <w:rsid w:val="00B5453B"/>
    <w:rsid w:val="00B5660A"/>
    <w:rsid w:val="00B5716A"/>
    <w:rsid w:val="00B61624"/>
    <w:rsid w:val="00B63BC1"/>
    <w:rsid w:val="00B64A33"/>
    <w:rsid w:val="00B6654F"/>
    <w:rsid w:val="00B66D29"/>
    <w:rsid w:val="00B718A5"/>
    <w:rsid w:val="00B71926"/>
    <w:rsid w:val="00B726A4"/>
    <w:rsid w:val="00B745A6"/>
    <w:rsid w:val="00B77DF3"/>
    <w:rsid w:val="00B80AF9"/>
    <w:rsid w:val="00B8194A"/>
    <w:rsid w:val="00B81E16"/>
    <w:rsid w:val="00B8537D"/>
    <w:rsid w:val="00B8594B"/>
    <w:rsid w:val="00B865AD"/>
    <w:rsid w:val="00B86BD1"/>
    <w:rsid w:val="00B93016"/>
    <w:rsid w:val="00B94117"/>
    <w:rsid w:val="00B94C83"/>
    <w:rsid w:val="00BA1F49"/>
    <w:rsid w:val="00BB23BA"/>
    <w:rsid w:val="00BB44DA"/>
    <w:rsid w:val="00BB4680"/>
    <w:rsid w:val="00BB4A01"/>
    <w:rsid w:val="00BB5183"/>
    <w:rsid w:val="00BB5D63"/>
    <w:rsid w:val="00BC1663"/>
    <w:rsid w:val="00BC1FAE"/>
    <w:rsid w:val="00BC2D39"/>
    <w:rsid w:val="00BC5FE4"/>
    <w:rsid w:val="00BC6090"/>
    <w:rsid w:val="00BC62E2"/>
    <w:rsid w:val="00BC676F"/>
    <w:rsid w:val="00BC7F48"/>
    <w:rsid w:val="00BD0E41"/>
    <w:rsid w:val="00BD0F10"/>
    <w:rsid w:val="00BD1797"/>
    <w:rsid w:val="00BD1B9D"/>
    <w:rsid w:val="00BD2DCE"/>
    <w:rsid w:val="00BD35D4"/>
    <w:rsid w:val="00BD3834"/>
    <w:rsid w:val="00BD4534"/>
    <w:rsid w:val="00BD61DA"/>
    <w:rsid w:val="00BD6E73"/>
    <w:rsid w:val="00BE1393"/>
    <w:rsid w:val="00BE36F8"/>
    <w:rsid w:val="00BE6A2B"/>
    <w:rsid w:val="00BF05A2"/>
    <w:rsid w:val="00BF10AA"/>
    <w:rsid w:val="00BF1552"/>
    <w:rsid w:val="00BF343A"/>
    <w:rsid w:val="00BF3BA6"/>
    <w:rsid w:val="00BF493B"/>
    <w:rsid w:val="00BF4C76"/>
    <w:rsid w:val="00BF4E33"/>
    <w:rsid w:val="00BF51A6"/>
    <w:rsid w:val="00BF5A78"/>
    <w:rsid w:val="00BF6187"/>
    <w:rsid w:val="00C0079C"/>
    <w:rsid w:val="00C02A59"/>
    <w:rsid w:val="00C04E3E"/>
    <w:rsid w:val="00C05405"/>
    <w:rsid w:val="00C05703"/>
    <w:rsid w:val="00C066BC"/>
    <w:rsid w:val="00C072DF"/>
    <w:rsid w:val="00C07F70"/>
    <w:rsid w:val="00C126E1"/>
    <w:rsid w:val="00C149E9"/>
    <w:rsid w:val="00C161AF"/>
    <w:rsid w:val="00C21816"/>
    <w:rsid w:val="00C23006"/>
    <w:rsid w:val="00C23398"/>
    <w:rsid w:val="00C25120"/>
    <w:rsid w:val="00C2516A"/>
    <w:rsid w:val="00C264B3"/>
    <w:rsid w:val="00C33D8F"/>
    <w:rsid w:val="00C34EAA"/>
    <w:rsid w:val="00C35DBB"/>
    <w:rsid w:val="00C36F11"/>
    <w:rsid w:val="00C41FD9"/>
    <w:rsid w:val="00C42125"/>
    <w:rsid w:val="00C424D8"/>
    <w:rsid w:val="00C42E65"/>
    <w:rsid w:val="00C43946"/>
    <w:rsid w:val="00C43AB6"/>
    <w:rsid w:val="00C45616"/>
    <w:rsid w:val="00C46802"/>
    <w:rsid w:val="00C47479"/>
    <w:rsid w:val="00C50300"/>
    <w:rsid w:val="00C53972"/>
    <w:rsid w:val="00C6085A"/>
    <w:rsid w:val="00C61105"/>
    <w:rsid w:val="00C62814"/>
    <w:rsid w:val="00C6379D"/>
    <w:rsid w:val="00C637D3"/>
    <w:rsid w:val="00C63E83"/>
    <w:rsid w:val="00C64A05"/>
    <w:rsid w:val="00C65C13"/>
    <w:rsid w:val="00C70712"/>
    <w:rsid w:val="00C70B81"/>
    <w:rsid w:val="00C7429A"/>
    <w:rsid w:val="00C74937"/>
    <w:rsid w:val="00C75C7E"/>
    <w:rsid w:val="00C75C8B"/>
    <w:rsid w:val="00C75D1C"/>
    <w:rsid w:val="00C76803"/>
    <w:rsid w:val="00C76C76"/>
    <w:rsid w:val="00C76FB4"/>
    <w:rsid w:val="00C77620"/>
    <w:rsid w:val="00C80A7A"/>
    <w:rsid w:val="00C80AE7"/>
    <w:rsid w:val="00C81708"/>
    <w:rsid w:val="00C836B4"/>
    <w:rsid w:val="00C84016"/>
    <w:rsid w:val="00C85002"/>
    <w:rsid w:val="00C8568C"/>
    <w:rsid w:val="00C857C6"/>
    <w:rsid w:val="00C8746E"/>
    <w:rsid w:val="00C87517"/>
    <w:rsid w:val="00C9119B"/>
    <w:rsid w:val="00C91D6A"/>
    <w:rsid w:val="00C91EE6"/>
    <w:rsid w:val="00C93C04"/>
    <w:rsid w:val="00C93C60"/>
    <w:rsid w:val="00C93D83"/>
    <w:rsid w:val="00C97C06"/>
    <w:rsid w:val="00CA0072"/>
    <w:rsid w:val="00CA0D10"/>
    <w:rsid w:val="00CA327E"/>
    <w:rsid w:val="00CA340A"/>
    <w:rsid w:val="00CA3EA8"/>
    <w:rsid w:val="00CA5F3F"/>
    <w:rsid w:val="00CA623B"/>
    <w:rsid w:val="00CA7141"/>
    <w:rsid w:val="00CB05E4"/>
    <w:rsid w:val="00CB136E"/>
    <w:rsid w:val="00CB259C"/>
    <w:rsid w:val="00CB2C1D"/>
    <w:rsid w:val="00CB416C"/>
    <w:rsid w:val="00CB46DB"/>
    <w:rsid w:val="00CB4E20"/>
    <w:rsid w:val="00CB4E90"/>
    <w:rsid w:val="00CB5318"/>
    <w:rsid w:val="00CB55CB"/>
    <w:rsid w:val="00CB5F6E"/>
    <w:rsid w:val="00CB7993"/>
    <w:rsid w:val="00CC0AF9"/>
    <w:rsid w:val="00CC3851"/>
    <w:rsid w:val="00CC3C80"/>
    <w:rsid w:val="00CC406D"/>
    <w:rsid w:val="00CC4ACD"/>
    <w:rsid w:val="00CC5A26"/>
    <w:rsid w:val="00CC61D2"/>
    <w:rsid w:val="00CC72F1"/>
    <w:rsid w:val="00CD09B0"/>
    <w:rsid w:val="00CD361C"/>
    <w:rsid w:val="00CD3D50"/>
    <w:rsid w:val="00CD4D58"/>
    <w:rsid w:val="00CD6CE4"/>
    <w:rsid w:val="00CD6CFE"/>
    <w:rsid w:val="00CE229B"/>
    <w:rsid w:val="00CE4298"/>
    <w:rsid w:val="00CE4C87"/>
    <w:rsid w:val="00CE52D9"/>
    <w:rsid w:val="00CE643F"/>
    <w:rsid w:val="00CE65BF"/>
    <w:rsid w:val="00CE78C8"/>
    <w:rsid w:val="00CF590F"/>
    <w:rsid w:val="00CF5973"/>
    <w:rsid w:val="00CF6F5F"/>
    <w:rsid w:val="00D00AAA"/>
    <w:rsid w:val="00D00B13"/>
    <w:rsid w:val="00D03658"/>
    <w:rsid w:val="00D044B5"/>
    <w:rsid w:val="00D044FD"/>
    <w:rsid w:val="00D047BA"/>
    <w:rsid w:val="00D0481D"/>
    <w:rsid w:val="00D0572B"/>
    <w:rsid w:val="00D05D2D"/>
    <w:rsid w:val="00D066F8"/>
    <w:rsid w:val="00D067BB"/>
    <w:rsid w:val="00D06A4E"/>
    <w:rsid w:val="00D070B5"/>
    <w:rsid w:val="00D11622"/>
    <w:rsid w:val="00D13BE3"/>
    <w:rsid w:val="00D15597"/>
    <w:rsid w:val="00D171B4"/>
    <w:rsid w:val="00D17D87"/>
    <w:rsid w:val="00D207F2"/>
    <w:rsid w:val="00D249E4"/>
    <w:rsid w:val="00D24E80"/>
    <w:rsid w:val="00D26B4A"/>
    <w:rsid w:val="00D325EA"/>
    <w:rsid w:val="00D32647"/>
    <w:rsid w:val="00D348EB"/>
    <w:rsid w:val="00D3716E"/>
    <w:rsid w:val="00D40305"/>
    <w:rsid w:val="00D4146A"/>
    <w:rsid w:val="00D42336"/>
    <w:rsid w:val="00D4403C"/>
    <w:rsid w:val="00D44A26"/>
    <w:rsid w:val="00D4561D"/>
    <w:rsid w:val="00D45DC8"/>
    <w:rsid w:val="00D4708F"/>
    <w:rsid w:val="00D470E4"/>
    <w:rsid w:val="00D51BD0"/>
    <w:rsid w:val="00D531F7"/>
    <w:rsid w:val="00D54B8D"/>
    <w:rsid w:val="00D551E6"/>
    <w:rsid w:val="00D55FAD"/>
    <w:rsid w:val="00D57441"/>
    <w:rsid w:val="00D57D2A"/>
    <w:rsid w:val="00D57D7F"/>
    <w:rsid w:val="00D60092"/>
    <w:rsid w:val="00D63EBB"/>
    <w:rsid w:val="00D665A8"/>
    <w:rsid w:val="00D7183C"/>
    <w:rsid w:val="00D73137"/>
    <w:rsid w:val="00D7446D"/>
    <w:rsid w:val="00D74F84"/>
    <w:rsid w:val="00D75F20"/>
    <w:rsid w:val="00D770BF"/>
    <w:rsid w:val="00D8007D"/>
    <w:rsid w:val="00D80222"/>
    <w:rsid w:val="00D81F53"/>
    <w:rsid w:val="00D86E1E"/>
    <w:rsid w:val="00D86F1F"/>
    <w:rsid w:val="00D878BC"/>
    <w:rsid w:val="00D929F8"/>
    <w:rsid w:val="00D92EDC"/>
    <w:rsid w:val="00D94FAE"/>
    <w:rsid w:val="00D97373"/>
    <w:rsid w:val="00DA1A08"/>
    <w:rsid w:val="00DA1F92"/>
    <w:rsid w:val="00DA3AFA"/>
    <w:rsid w:val="00DA44A7"/>
    <w:rsid w:val="00DA4ACC"/>
    <w:rsid w:val="00DA68A0"/>
    <w:rsid w:val="00DB1307"/>
    <w:rsid w:val="00DB2FAE"/>
    <w:rsid w:val="00DB3A3F"/>
    <w:rsid w:val="00DB4324"/>
    <w:rsid w:val="00DB4637"/>
    <w:rsid w:val="00DB4A1F"/>
    <w:rsid w:val="00DC0723"/>
    <w:rsid w:val="00DC0DBA"/>
    <w:rsid w:val="00DC195F"/>
    <w:rsid w:val="00DC2C07"/>
    <w:rsid w:val="00DC5160"/>
    <w:rsid w:val="00DC5E1D"/>
    <w:rsid w:val="00DC72A2"/>
    <w:rsid w:val="00DC73AE"/>
    <w:rsid w:val="00DD289C"/>
    <w:rsid w:val="00DD2EB0"/>
    <w:rsid w:val="00DD2ED0"/>
    <w:rsid w:val="00DD43B2"/>
    <w:rsid w:val="00DD5093"/>
    <w:rsid w:val="00DD50DE"/>
    <w:rsid w:val="00DD56E5"/>
    <w:rsid w:val="00DD6079"/>
    <w:rsid w:val="00DD6173"/>
    <w:rsid w:val="00DD6CAE"/>
    <w:rsid w:val="00DD7C53"/>
    <w:rsid w:val="00DD7DA7"/>
    <w:rsid w:val="00DE3062"/>
    <w:rsid w:val="00DE492A"/>
    <w:rsid w:val="00DE6DB3"/>
    <w:rsid w:val="00DE7661"/>
    <w:rsid w:val="00DF2C7B"/>
    <w:rsid w:val="00DF36BD"/>
    <w:rsid w:val="00DF75D1"/>
    <w:rsid w:val="00E0026C"/>
    <w:rsid w:val="00E00864"/>
    <w:rsid w:val="00E075A9"/>
    <w:rsid w:val="00E120BE"/>
    <w:rsid w:val="00E15E99"/>
    <w:rsid w:val="00E17EBA"/>
    <w:rsid w:val="00E201D1"/>
    <w:rsid w:val="00E204DD"/>
    <w:rsid w:val="00E211B4"/>
    <w:rsid w:val="00E2145E"/>
    <w:rsid w:val="00E23FB2"/>
    <w:rsid w:val="00E26903"/>
    <w:rsid w:val="00E3111A"/>
    <w:rsid w:val="00E31F5E"/>
    <w:rsid w:val="00E32CD5"/>
    <w:rsid w:val="00E33280"/>
    <w:rsid w:val="00E33E92"/>
    <w:rsid w:val="00E351AE"/>
    <w:rsid w:val="00E353EC"/>
    <w:rsid w:val="00E3736A"/>
    <w:rsid w:val="00E37528"/>
    <w:rsid w:val="00E40D0D"/>
    <w:rsid w:val="00E42B4E"/>
    <w:rsid w:val="00E45147"/>
    <w:rsid w:val="00E46172"/>
    <w:rsid w:val="00E46B94"/>
    <w:rsid w:val="00E47C54"/>
    <w:rsid w:val="00E52D8F"/>
    <w:rsid w:val="00E53C24"/>
    <w:rsid w:val="00E5497A"/>
    <w:rsid w:val="00E6256C"/>
    <w:rsid w:val="00E625BC"/>
    <w:rsid w:val="00E64CAC"/>
    <w:rsid w:val="00E65880"/>
    <w:rsid w:val="00E666C0"/>
    <w:rsid w:val="00E6677C"/>
    <w:rsid w:val="00E66D52"/>
    <w:rsid w:val="00E70DE9"/>
    <w:rsid w:val="00E723A5"/>
    <w:rsid w:val="00E72D48"/>
    <w:rsid w:val="00E76ED2"/>
    <w:rsid w:val="00E76FCF"/>
    <w:rsid w:val="00E83250"/>
    <w:rsid w:val="00E83782"/>
    <w:rsid w:val="00E83ABA"/>
    <w:rsid w:val="00E842D6"/>
    <w:rsid w:val="00E84F62"/>
    <w:rsid w:val="00E90531"/>
    <w:rsid w:val="00E9055B"/>
    <w:rsid w:val="00E92379"/>
    <w:rsid w:val="00E9297F"/>
    <w:rsid w:val="00E9646C"/>
    <w:rsid w:val="00EA055A"/>
    <w:rsid w:val="00EA1495"/>
    <w:rsid w:val="00EA1E25"/>
    <w:rsid w:val="00EA242B"/>
    <w:rsid w:val="00EA38FB"/>
    <w:rsid w:val="00EA3F1E"/>
    <w:rsid w:val="00EA4501"/>
    <w:rsid w:val="00EA4741"/>
    <w:rsid w:val="00EA5498"/>
    <w:rsid w:val="00EA5F38"/>
    <w:rsid w:val="00EA7A5B"/>
    <w:rsid w:val="00EA7B3E"/>
    <w:rsid w:val="00EB2364"/>
    <w:rsid w:val="00EB27BB"/>
    <w:rsid w:val="00EB2F5B"/>
    <w:rsid w:val="00EB444D"/>
    <w:rsid w:val="00EB515F"/>
    <w:rsid w:val="00EB64EC"/>
    <w:rsid w:val="00EB6C3B"/>
    <w:rsid w:val="00EC055A"/>
    <w:rsid w:val="00EC21ED"/>
    <w:rsid w:val="00EC3DDC"/>
    <w:rsid w:val="00EC405C"/>
    <w:rsid w:val="00EC592F"/>
    <w:rsid w:val="00EC613D"/>
    <w:rsid w:val="00ED06D1"/>
    <w:rsid w:val="00ED13CA"/>
    <w:rsid w:val="00ED1DF7"/>
    <w:rsid w:val="00ED2978"/>
    <w:rsid w:val="00ED2DBA"/>
    <w:rsid w:val="00ED392E"/>
    <w:rsid w:val="00ED6CE9"/>
    <w:rsid w:val="00EE370A"/>
    <w:rsid w:val="00EE38C7"/>
    <w:rsid w:val="00EE7C25"/>
    <w:rsid w:val="00EF0101"/>
    <w:rsid w:val="00EF0C3C"/>
    <w:rsid w:val="00EF39E6"/>
    <w:rsid w:val="00EF4176"/>
    <w:rsid w:val="00EF5270"/>
    <w:rsid w:val="00EF5A1E"/>
    <w:rsid w:val="00EF76AF"/>
    <w:rsid w:val="00EF7854"/>
    <w:rsid w:val="00F002EA"/>
    <w:rsid w:val="00F0068E"/>
    <w:rsid w:val="00F01A9E"/>
    <w:rsid w:val="00F01B57"/>
    <w:rsid w:val="00F02294"/>
    <w:rsid w:val="00F05631"/>
    <w:rsid w:val="00F07A8C"/>
    <w:rsid w:val="00F10E4C"/>
    <w:rsid w:val="00F11361"/>
    <w:rsid w:val="00F13C69"/>
    <w:rsid w:val="00F14CB1"/>
    <w:rsid w:val="00F17DB6"/>
    <w:rsid w:val="00F203CE"/>
    <w:rsid w:val="00F20B98"/>
    <w:rsid w:val="00F215EF"/>
    <w:rsid w:val="00F22A1A"/>
    <w:rsid w:val="00F2332F"/>
    <w:rsid w:val="00F2339E"/>
    <w:rsid w:val="00F25254"/>
    <w:rsid w:val="00F25C3F"/>
    <w:rsid w:val="00F25FFF"/>
    <w:rsid w:val="00F309B9"/>
    <w:rsid w:val="00F31011"/>
    <w:rsid w:val="00F328B3"/>
    <w:rsid w:val="00F32A6F"/>
    <w:rsid w:val="00F3357C"/>
    <w:rsid w:val="00F3576E"/>
    <w:rsid w:val="00F35F57"/>
    <w:rsid w:val="00F37C94"/>
    <w:rsid w:val="00F42576"/>
    <w:rsid w:val="00F42A7B"/>
    <w:rsid w:val="00F43ED8"/>
    <w:rsid w:val="00F44955"/>
    <w:rsid w:val="00F46DCE"/>
    <w:rsid w:val="00F47C44"/>
    <w:rsid w:val="00F50467"/>
    <w:rsid w:val="00F50AD1"/>
    <w:rsid w:val="00F50BA5"/>
    <w:rsid w:val="00F54976"/>
    <w:rsid w:val="00F562A0"/>
    <w:rsid w:val="00F5652D"/>
    <w:rsid w:val="00F56C62"/>
    <w:rsid w:val="00F57408"/>
    <w:rsid w:val="00F62440"/>
    <w:rsid w:val="00F6387F"/>
    <w:rsid w:val="00F6410E"/>
    <w:rsid w:val="00F64AA6"/>
    <w:rsid w:val="00F65DE2"/>
    <w:rsid w:val="00F66455"/>
    <w:rsid w:val="00F67B30"/>
    <w:rsid w:val="00F72DA2"/>
    <w:rsid w:val="00F742A7"/>
    <w:rsid w:val="00F74C6F"/>
    <w:rsid w:val="00F8088D"/>
    <w:rsid w:val="00F80B11"/>
    <w:rsid w:val="00F80D61"/>
    <w:rsid w:val="00F83164"/>
    <w:rsid w:val="00F84741"/>
    <w:rsid w:val="00F8592D"/>
    <w:rsid w:val="00F85992"/>
    <w:rsid w:val="00F85EB6"/>
    <w:rsid w:val="00F8751B"/>
    <w:rsid w:val="00F90181"/>
    <w:rsid w:val="00F9286C"/>
    <w:rsid w:val="00F92CB2"/>
    <w:rsid w:val="00F93E5B"/>
    <w:rsid w:val="00F950CB"/>
    <w:rsid w:val="00F95592"/>
    <w:rsid w:val="00F958B8"/>
    <w:rsid w:val="00F9717D"/>
    <w:rsid w:val="00F9770A"/>
    <w:rsid w:val="00FA2177"/>
    <w:rsid w:val="00FA4525"/>
    <w:rsid w:val="00FB0A28"/>
    <w:rsid w:val="00FB2472"/>
    <w:rsid w:val="00FB4480"/>
    <w:rsid w:val="00FB5AEC"/>
    <w:rsid w:val="00FC33E5"/>
    <w:rsid w:val="00FC4E91"/>
    <w:rsid w:val="00FD01DA"/>
    <w:rsid w:val="00FD13D4"/>
    <w:rsid w:val="00FD21D1"/>
    <w:rsid w:val="00FD439E"/>
    <w:rsid w:val="00FD7625"/>
    <w:rsid w:val="00FD76CB"/>
    <w:rsid w:val="00FE01EA"/>
    <w:rsid w:val="00FE0FDF"/>
    <w:rsid w:val="00FE11C7"/>
    <w:rsid w:val="00FE191C"/>
    <w:rsid w:val="00FE1A0E"/>
    <w:rsid w:val="00FE2986"/>
    <w:rsid w:val="00FE2F04"/>
    <w:rsid w:val="00FE4797"/>
    <w:rsid w:val="00FE5F75"/>
    <w:rsid w:val="00FE787A"/>
    <w:rsid w:val="00FF17F5"/>
    <w:rsid w:val="00FF22A0"/>
    <w:rsid w:val="00FF34E7"/>
    <w:rsid w:val="00FF3992"/>
    <w:rsid w:val="00FF4546"/>
    <w:rsid w:val="00FF538F"/>
    <w:rsid w:val="00FF5EC0"/>
    <w:rsid w:val="00FF6F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docId w15:val="{D56BB960-08AA-4F3B-8A48-05026D5C9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3AE"/>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aliases w:val="超级链接,超链接1,Style 58,超?级链,CEO_Hyperlink,超????"/>
    <w:basedOn w:val="DefaultParagraphFont"/>
    <w:uiPriority w:val="99"/>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qFormat/>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ListParagraph">
    <w:name w:val="List Paragraph"/>
    <w:basedOn w:val="Normal"/>
    <w:link w:val="ListParagraphChar"/>
    <w:uiPriority w:val="34"/>
    <w:qFormat/>
    <w:rsid w:val="000F2559"/>
    <w:pPr>
      <w:ind w:firstLineChars="200" w:firstLine="420"/>
    </w:pPr>
  </w:style>
  <w:style w:type="table" w:styleId="TableGrid">
    <w:name w:val="Table Grid"/>
    <w:basedOn w:val="TableNormal"/>
    <w:uiPriority w:val="59"/>
    <w:qFormat/>
    <w:rsid w:val="000F2559"/>
    <w:pPr>
      <w:widowControl w:val="0"/>
      <w:spacing w:after="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2559"/>
    <w:pPr>
      <w:spacing w:before="120" w:after="60" w:line="240" w:lineRule="auto"/>
      <w:jc w:val="both"/>
    </w:pPr>
    <w:rPr>
      <w:rFonts w:ascii="Times New Roman" w:eastAsia="Times New Roman" w:hAnsi="Times New Roman" w:cs="Times New Roman"/>
      <w:sz w:val="24"/>
      <w:szCs w:val="24"/>
      <w:lang w:val="en-GB" w:eastAsia="en-US"/>
    </w:rPr>
  </w:style>
  <w:style w:type="paragraph" w:styleId="BalloonText">
    <w:name w:val="Balloon Text"/>
    <w:basedOn w:val="Normal"/>
    <w:link w:val="BalloonTextChar"/>
    <w:uiPriority w:val="99"/>
    <w:semiHidden/>
    <w:unhideWhenUsed/>
    <w:rsid w:val="009B0A1C"/>
    <w:pPr>
      <w:spacing w:before="0"/>
    </w:pPr>
    <w:rPr>
      <w:sz w:val="18"/>
      <w:szCs w:val="18"/>
    </w:rPr>
  </w:style>
  <w:style w:type="character" w:customStyle="1" w:styleId="BalloonTextChar">
    <w:name w:val="Balloon Text Char"/>
    <w:basedOn w:val="DefaultParagraphFont"/>
    <w:link w:val="BalloonText"/>
    <w:uiPriority w:val="99"/>
    <w:semiHidden/>
    <w:rsid w:val="009B0A1C"/>
    <w:rPr>
      <w:rFonts w:ascii="Times New Roman" w:hAnsi="Times New Roman" w:cs="Times New Roman"/>
      <w:sz w:val="18"/>
      <w:szCs w:val="18"/>
      <w:lang w:val="en-GB" w:eastAsia="ja-JP"/>
    </w:rPr>
  </w:style>
  <w:style w:type="character" w:customStyle="1" w:styleId="1">
    <w:name w:val="未处理的提及1"/>
    <w:basedOn w:val="DefaultParagraphFont"/>
    <w:uiPriority w:val="99"/>
    <w:semiHidden/>
    <w:unhideWhenUsed/>
    <w:rsid w:val="00575FAD"/>
    <w:rPr>
      <w:color w:val="605E5C"/>
      <w:shd w:val="clear" w:color="auto" w:fill="E1DFDD"/>
    </w:rPr>
  </w:style>
  <w:style w:type="character" w:styleId="CommentReference">
    <w:name w:val="annotation reference"/>
    <w:basedOn w:val="DefaultParagraphFont"/>
    <w:uiPriority w:val="99"/>
    <w:semiHidden/>
    <w:unhideWhenUsed/>
    <w:rsid w:val="002E1E88"/>
    <w:rPr>
      <w:sz w:val="21"/>
      <w:szCs w:val="21"/>
    </w:rPr>
  </w:style>
  <w:style w:type="paragraph" w:styleId="CommentText">
    <w:name w:val="annotation text"/>
    <w:basedOn w:val="Normal"/>
    <w:link w:val="CommentTextChar"/>
    <w:uiPriority w:val="99"/>
    <w:unhideWhenUsed/>
    <w:rsid w:val="002E1E88"/>
  </w:style>
  <w:style w:type="character" w:customStyle="1" w:styleId="CommentTextChar">
    <w:name w:val="Comment Text Char"/>
    <w:basedOn w:val="DefaultParagraphFont"/>
    <w:link w:val="CommentText"/>
    <w:uiPriority w:val="99"/>
    <w:rsid w:val="002E1E88"/>
    <w:rPr>
      <w:rFonts w:ascii="Times New Roman" w:hAnsi="Times New Roman" w:cs="Times New Roman"/>
      <w:sz w:val="24"/>
      <w:szCs w:val="24"/>
      <w:lang w:val="en-GB" w:eastAsia="ja-JP"/>
    </w:rPr>
  </w:style>
  <w:style w:type="paragraph" w:styleId="CommentSubject">
    <w:name w:val="annotation subject"/>
    <w:basedOn w:val="CommentText"/>
    <w:next w:val="CommentText"/>
    <w:link w:val="CommentSubjectChar"/>
    <w:uiPriority w:val="99"/>
    <w:semiHidden/>
    <w:unhideWhenUsed/>
    <w:rsid w:val="002E1E88"/>
    <w:rPr>
      <w:b/>
      <w:bCs/>
    </w:rPr>
  </w:style>
  <w:style w:type="character" w:customStyle="1" w:styleId="CommentSubjectChar">
    <w:name w:val="Comment Subject Char"/>
    <w:basedOn w:val="CommentTextChar"/>
    <w:link w:val="CommentSubject"/>
    <w:uiPriority w:val="99"/>
    <w:semiHidden/>
    <w:rsid w:val="002E1E88"/>
    <w:rPr>
      <w:rFonts w:ascii="Times New Roman" w:hAnsi="Times New Roman" w:cs="Times New Roman"/>
      <w:b/>
      <w:bCs/>
      <w:sz w:val="24"/>
      <w:szCs w:val="24"/>
      <w:lang w:val="en-GB" w:eastAsia="ja-JP"/>
    </w:rPr>
  </w:style>
  <w:style w:type="paragraph" w:styleId="BodyText">
    <w:name w:val="Body Text"/>
    <w:basedOn w:val="Normal"/>
    <w:link w:val="BodyTextChar"/>
    <w:unhideWhenUsed/>
    <w:rsid w:val="000D0EB5"/>
    <w:pPr>
      <w:keepNext/>
      <w:keepLines/>
      <w:spacing w:before="0" w:line="340" w:lineRule="atLeast"/>
    </w:pPr>
    <w:rPr>
      <w:rFonts w:ascii="Calibri" w:eastAsia="SimSun" w:hAnsi="Calibri" w:cs="Calibri"/>
      <w:b/>
      <w:bCs/>
      <w:color w:val="404040" w:themeColor="text1" w:themeTint="BF"/>
      <w:spacing w:val="-16"/>
      <w:kern w:val="28"/>
      <w:sz w:val="64"/>
      <w:szCs w:val="64"/>
      <w:lang w:val="en-US" w:eastAsia="en-US"/>
    </w:rPr>
  </w:style>
  <w:style w:type="character" w:customStyle="1" w:styleId="BodyTextChar">
    <w:name w:val="Body Text Char"/>
    <w:basedOn w:val="DefaultParagraphFont"/>
    <w:link w:val="BodyText"/>
    <w:rsid w:val="000D0EB5"/>
    <w:rPr>
      <w:rFonts w:ascii="Calibri" w:eastAsia="SimSun" w:hAnsi="Calibri" w:cs="Calibri"/>
      <w:b/>
      <w:bCs/>
      <w:color w:val="404040" w:themeColor="text1" w:themeTint="BF"/>
      <w:spacing w:val="-16"/>
      <w:kern w:val="28"/>
      <w:sz w:val="64"/>
      <w:szCs w:val="64"/>
      <w:lang w:eastAsia="en-US"/>
    </w:rPr>
  </w:style>
  <w:style w:type="paragraph" w:styleId="NormalWeb">
    <w:name w:val="Normal (Web)"/>
    <w:basedOn w:val="Normal"/>
    <w:uiPriority w:val="99"/>
    <w:unhideWhenUsed/>
    <w:qFormat/>
    <w:rsid w:val="00E46B94"/>
    <w:pPr>
      <w:spacing w:before="100" w:beforeAutospacing="1" w:after="100" w:afterAutospacing="1"/>
    </w:pPr>
    <w:rPr>
      <w:rFonts w:ascii="SimSun" w:eastAsia="SimSun" w:hAnsi="SimSun" w:cs="SimSun"/>
      <w:lang w:val="en-US" w:eastAsia="zh-CN"/>
    </w:rPr>
  </w:style>
  <w:style w:type="paragraph" w:styleId="Revision">
    <w:name w:val="Revision"/>
    <w:hidden/>
    <w:uiPriority w:val="99"/>
    <w:semiHidden/>
    <w:rsid w:val="002F5523"/>
    <w:pPr>
      <w:spacing w:after="0" w:line="240" w:lineRule="auto"/>
    </w:pPr>
    <w:rPr>
      <w:rFonts w:ascii="Times New Roman" w:hAnsi="Times New Roman" w:cs="Times New Roman"/>
      <w:sz w:val="24"/>
      <w:szCs w:val="24"/>
      <w:lang w:val="en-GB" w:eastAsia="ja-JP"/>
    </w:rPr>
  </w:style>
  <w:style w:type="character" w:customStyle="1" w:styleId="15">
    <w:name w:val="15"/>
    <w:basedOn w:val="DefaultParagraphFont"/>
    <w:rsid w:val="00161AFF"/>
    <w:rPr>
      <w:rFonts w:ascii="Times New Roman" w:hAnsi="Times New Roman" w:cs="Times New Roman" w:hint="default"/>
      <w:color w:val="0000FF"/>
      <w:u w:val="single"/>
    </w:rPr>
  </w:style>
  <w:style w:type="paragraph" w:styleId="Date">
    <w:name w:val="Date"/>
    <w:basedOn w:val="Normal"/>
    <w:next w:val="Normal"/>
    <w:link w:val="DateChar"/>
    <w:uiPriority w:val="99"/>
    <w:semiHidden/>
    <w:unhideWhenUsed/>
    <w:rsid w:val="0045508A"/>
    <w:pPr>
      <w:ind w:leftChars="2500" w:left="100"/>
    </w:pPr>
  </w:style>
  <w:style w:type="character" w:customStyle="1" w:styleId="DateChar">
    <w:name w:val="Date Char"/>
    <w:basedOn w:val="DefaultParagraphFont"/>
    <w:link w:val="Date"/>
    <w:uiPriority w:val="99"/>
    <w:semiHidden/>
    <w:rsid w:val="0045508A"/>
    <w:rPr>
      <w:rFonts w:ascii="Times New Roman" w:hAnsi="Times New Roman" w:cs="Times New Roman"/>
      <w:sz w:val="24"/>
      <w:szCs w:val="24"/>
      <w:lang w:val="en-GB" w:eastAsia="ja-JP"/>
    </w:rPr>
  </w:style>
  <w:style w:type="character" w:customStyle="1" w:styleId="ListParagraphChar">
    <w:name w:val="List Paragraph Char"/>
    <w:link w:val="ListParagraph"/>
    <w:uiPriority w:val="34"/>
    <w:qFormat/>
    <w:locked/>
    <w:rsid w:val="00417C73"/>
    <w:rPr>
      <w:rFonts w:ascii="Times New Roman" w:hAnsi="Times New Roman" w:cs="Times New Roman"/>
      <w:sz w:val="24"/>
      <w:szCs w:val="24"/>
      <w:lang w:val="en-GB" w:eastAsia="ja-JP"/>
    </w:rPr>
  </w:style>
  <w:style w:type="character" w:customStyle="1" w:styleId="2">
    <w:name w:val="未处理的提及2"/>
    <w:basedOn w:val="DefaultParagraphFont"/>
    <w:uiPriority w:val="99"/>
    <w:semiHidden/>
    <w:unhideWhenUsed/>
    <w:rsid w:val="00A7574C"/>
    <w:rPr>
      <w:color w:val="605E5C"/>
      <w:shd w:val="clear" w:color="auto" w:fill="E1DFDD"/>
    </w:rPr>
  </w:style>
  <w:style w:type="paragraph" w:customStyle="1" w:styleId="Arttitle">
    <w:name w:val="Art_title"/>
    <w:basedOn w:val="Normal"/>
    <w:next w:val="Normal"/>
    <w:qFormat/>
    <w:rsid w:val="00D325E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szCs w:val="20"/>
      <w:lang w:eastAsia="en-US"/>
    </w:rPr>
  </w:style>
  <w:style w:type="character" w:styleId="UnresolvedMention">
    <w:name w:val="Unresolved Mention"/>
    <w:basedOn w:val="DefaultParagraphFont"/>
    <w:uiPriority w:val="99"/>
    <w:semiHidden/>
    <w:unhideWhenUsed/>
    <w:rsid w:val="006C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958041">
      <w:bodyDiv w:val="1"/>
      <w:marLeft w:val="0"/>
      <w:marRight w:val="0"/>
      <w:marTop w:val="0"/>
      <w:marBottom w:val="0"/>
      <w:divBdr>
        <w:top w:val="none" w:sz="0" w:space="0" w:color="auto"/>
        <w:left w:val="none" w:sz="0" w:space="0" w:color="auto"/>
        <w:bottom w:val="none" w:sz="0" w:space="0" w:color="auto"/>
        <w:right w:val="none" w:sz="0" w:space="0" w:color="auto"/>
      </w:divBdr>
    </w:div>
    <w:div w:id="618877324">
      <w:bodyDiv w:val="1"/>
      <w:marLeft w:val="0"/>
      <w:marRight w:val="0"/>
      <w:marTop w:val="0"/>
      <w:marBottom w:val="0"/>
      <w:divBdr>
        <w:top w:val="none" w:sz="0" w:space="0" w:color="auto"/>
        <w:left w:val="none" w:sz="0" w:space="0" w:color="auto"/>
        <w:bottom w:val="none" w:sz="0" w:space="0" w:color="auto"/>
        <w:right w:val="none" w:sz="0" w:space="0" w:color="auto"/>
      </w:divBdr>
    </w:div>
    <w:div w:id="985668384">
      <w:bodyDiv w:val="1"/>
      <w:marLeft w:val="0"/>
      <w:marRight w:val="0"/>
      <w:marTop w:val="0"/>
      <w:marBottom w:val="0"/>
      <w:divBdr>
        <w:top w:val="none" w:sz="0" w:space="0" w:color="auto"/>
        <w:left w:val="none" w:sz="0" w:space="0" w:color="auto"/>
        <w:bottom w:val="none" w:sz="0" w:space="0" w:color="auto"/>
        <w:right w:val="none" w:sz="0" w:space="0" w:color="auto"/>
      </w:divBdr>
    </w:div>
    <w:div w:id="1370908881">
      <w:bodyDiv w:val="1"/>
      <w:marLeft w:val="0"/>
      <w:marRight w:val="0"/>
      <w:marTop w:val="0"/>
      <w:marBottom w:val="0"/>
      <w:divBdr>
        <w:top w:val="none" w:sz="0" w:space="0" w:color="auto"/>
        <w:left w:val="none" w:sz="0" w:space="0" w:color="auto"/>
        <w:bottom w:val="none" w:sz="0" w:space="0" w:color="auto"/>
        <w:right w:val="none" w:sz="0" w:space="0" w:color="auto"/>
      </w:divBdr>
    </w:div>
    <w:div w:id="1413966734">
      <w:bodyDiv w:val="1"/>
      <w:marLeft w:val="0"/>
      <w:marRight w:val="0"/>
      <w:marTop w:val="0"/>
      <w:marBottom w:val="0"/>
      <w:divBdr>
        <w:top w:val="none" w:sz="0" w:space="0" w:color="auto"/>
        <w:left w:val="none" w:sz="0" w:space="0" w:color="auto"/>
        <w:bottom w:val="none" w:sz="0" w:space="0" w:color="auto"/>
        <w:right w:val="none" w:sz="0" w:space="0" w:color="auto"/>
      </w:divBdr>
    </w:div>
    <w:div w:id="1649017743">
      <w:bodyDiv w:val="1"/>
      <w:marLeft w:val="0"/>
      <w:marRight w:val="0"/>
      <w:marTop w:val="0"/>
      <w:marBottom w:val="0"/>
      <w:divBdr>
        <w:top w:val="none" w:sz="0" w:space="0" w:color="auto"/>
        <w:left w:val="none" w:sz="0" w:space="0" w:color="auto"/>
        <w:bottom w:val="none" w:sz="0" w:space="0" w:color="auto"/>
        <w:right w:val="none" w:sz="0" w:space="0" w:color="auto"/>
      </w:divBdr>
      <w:divsChild>
        <w:div w:id="509761121">
          <w:marLeft w:val="0"/>
          <w:marRight w:val="0"/>
          <w:marTop w:val="0"/>
          <w:marBottom w:val="0"/>
          <w:divBdr>
            <w:top w:val="none" w:sz="0" w:space="0" w:color="auto"/>
            <w:left w:val="none" w:sz="0" w:space="0" w:color="auto"/>
            <w:bottom w:val="none" w:sz="0" w:space="0" w:color="auto"/>
            <w:right w:val="none" w:sz="0" w:space="0" w:color="auto"/>
          </w:divBdr>
          <w:divsChild>
            <w:div w:id="557319803">
              <w:marLeft w:val="0"/>
              <w:marRight w:val="0"/>
              <w:marTop w:val="0"/>
              <w:marBottom w:val="0"/>
              <w:divBdr>
                <w:top w:val="none" w:sz="0" w:space="0" w:color="auto"/>
                <w:left w:val="none" w:sz="0" w:space="0" w:color="auto"/>
                <w:bottom w:val="none" w:sz="0" w:space="0" w:color="auto"/>
                <w:right w:val="none" w:sz="0" w:space="0" w:color="auto"/>
              </w:divBdr>
              <w:divsChild>
                <w:div w:id="1702784369">
                  <w:marLeft w:val="0"/>
                  <w:marRight w:val="0"/>
                  <w:marTop w:val="0"/>
                  <w:marBottom w:val="0"/>
                  <w:divBdr>
                    <w:top w:val="single" w:sz="6" w:space="8" w:color="EEEEEE"/>
                    <w:left w:val="none" w:sz="0" w:space="8" w:color="auto"/>
                    <w:bottom w:val="single" w:sz="6" w:space="8" w:color="EEEEEE"/>
                    <w:right w:val="single" w:sz="6" w:space="8" w:color="EEEEEE"/>
                  </w:divBdr>
                  <w:divsChild>
                    <w:div w:id="151919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221199">
          <w:marLeft w:val="0"/>
          <w:marRight w:val="0"/>
          <w:marTop w:val="0"/>
          <w:marBottom w:val="0"/>
          <w:divBdr>
            <w:top w:val="none" w:sz="0" w:space="0" w:color="auto"/>
            <w:left w:val="none" w:sz="0" w:space="0" w:color="auto"/>
            <w:bottom w:val="none" w:sz="0" w:space="0" w:color="auto"/>
            <w:right w:val="none" w:sz="0" w:space="0" w:color="auto"/>
          </w:divBdr>
          <w:divsChild>
            <w:div w:id="1825199676">
              <w:marLeft w:val="0"/>
              <w:marRight w:val="0"/>
              <w:marTop w:val="0"/>
              <w:marBottom w:val="0"/>
              <w:divBdr>
                <w:top w:val="single" w:sz="6" w:space="0" w:color="DEDEDE"/>
                <w:left w:val="single" w:sz="6" w:space="0" w:color="DEDEDE"/>
                <w:bottom w:val="single" w:sz="6" w:space="0" w:color="DEDEDE"/>
                <w:right w:val="single" w:sz="6" w:space="0" w:color="DEDEDE"/>
              </w:divBdr>
              <w:divsChild>
                <w:div w:id="500387741">
                  <w:marLeft w:val="0"/>
                  <w:marRight w:val="0"/>
                  <w:marTop w:val="0"/>
                  <w:marBottom w:val="0"/>
                  <w:divBdr>
                    <w:top w:val="none" w:sz="0" w:space="0" w:color="auto"/>
                    <w:left w:val="none" w:sz="0" w:space="0" w:color="auto"/>
                    <w:bottom w:val="none" w:sz="0" w:space="0" w:color="auto"/>
                    <w:right w:val="none" w:sz="0" w:space="0" w:color="auto"/>
                  </w:divBdr>
                  <w:divsChild>
                    <w:div w:id="133549474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829855">
      <w:bodyDiv w:val="1"/>
      <w:marLeft w:val="0"/>
      <w:marRight w:val="0"/>
      <w:marTop w:val="0"/>
      <w:marBottom w:val="0"/>
      <w:divBdr>
        <w:top w:val="none" w:sz="0" w:space="0" w:color="auto"/>
        <w:left w:val="none" w:sz="0" w:space="0" w:color="auto"/>
        <w:bottom w:val="none" w:sz="0" w:space="0" w:color="auto"/>
        <w:right w:val="none" w:sz="0" w:space="0" w:color="auto"/>
      </w:divBdr>
    </w:div>
    <w:div w:id="1866334232">
      <w:bodyDiv w:val="1"/>
      <w:marLeft w:val="0"/>
      <w:marRight w:val="0"/>
      <w:marTop w:val="0"/>
      <w:marBottom w:val="0"/>
      <w:divBdr>
        <w:top w:val="none" w:sz="0" w:space="0" w:color="auto"/>
        <w:left w:val="none" w:sz="0" w:space="0" w:color="auto"/>
        <w:bottom w:val="none" w:sz="0" w:space="0" w:color="auto"/>
        <w:right w:val="none" w:sz="0" w:space="0" w:color="auto"/>
      </w:divBdr>
    </w:div>
    <w:div w:id="197640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94FD6A0D61B34EC9B459ED3B67D06F41"/>
        <w:category>
          <w:name w:val="常规"/>
          <w:gallery w:val="placeholder"/>
        </w:category>
        <w:types>
          <w:type w:val="bbPlcHdr"/>
        </w:types>
        <w:behaviors>
          <w:behavior w:val="content"/>
        </w:behaviors>
        <w:guid w:val="{D154BAED-A9D2-4951-8E55-CBA57299EBCB}"/>
      </w:docPartPr>
      <w:docPartBody>
        <w:p w:rsidR="000E4562" w:rsidRDefault="00171682" w:rsidP="00171682">
          <w:pPr>
            <w:pStyle w:val="94FD6A0D61B34EC9B459ED3B67D06F41"/>
          </w:pPr>
          <w:r w:rsidRPr="00543D41">
            <w:rPr>
              <w:rStyle w:val="PlaceholderText"/>
              <w:highlight w:val="yellow"/>
            </w:rPr>
            <w:t>Insert keywords separated by semicolon (;)</w:t>
          </w:r>
        </w:p>
      </w:docPartBody>
    </w:docPart>
    <w:docPart>
      <w:docPartPr>
        <w:name w:val="853D8F39B3844A1C8739536A93F375E8"/>
        <w:category>
          <w:name w:val="常规"/>
          <w:gallery w:val="placeholder"/>
        </w:category>
        <w:types>
          <w:type w:val="bbPlcHdr"/>
        </w:types>
        <w:behaviors>
          <w:behavior w:val="content"/>
        </w:behaviors>
        <w:guid w:val="{6CB8CE47-F665-4974-ADFA-38DC8F0BFF1E}"/>
      </w:docPartPr>
      <w:docPartBody>
        <w:p w:rsidR="00D96C7B" w:rsidRDefault="00193217" w:rsidP="00193217">
          <w:pPr>
            <w:pStyle w:val="853D8F39B3844A1C8739536A93F375E8"/>
          </w:pPr>
          <w:r w:rsidRPr="00543D41">
            <w:rPr>
              <w:rStyle w:val="PlaceholderText"/>
              <w:highlight w:val="yellow"/>
            </w:rPr>
            <w:t>Q nos separated by commas (e.g 3/13, 5/16) or N/A (TSAG)</w:t>
          </w:r>
        </w:p>
      </w:docPartBody>
    </w:docPart>
    <w:docPart>
      <w:docPartPr>
        <w:name w:val="89116745AF8C4528A6F7D8FD1EEA38E2"/>
        <w:category>
          <w:name w:val="常规"/>
          <w:gallery w:val="placeholder"/>
        </w:category>
        <w:types>
          <w:type w:val="bbPlcHdr"/>
        </w:types>
        <w:behaviors>
          <w:behavior w:val="content"/>
        </w:behaviors>
        <w:guid w:val="{DCAA603F-1F0A-49DD-B3A6-68F4A5D5961F}"/>
      </w:docPartPr>
      <w:docPartBody>
        <w:p w:rsidR="00D96C7B" w:rsidRDefault="00193217" w:rsidP="00193217">
          <w:pPr>
            <w:pStyle w:val="89116745AF8C4528A6F7D8FD1EEA38E2"/>
          </w:pPr>
          <w:r w:rsidRPr="00543D41">
            <w:rPr>
              <w:rStyle w:val="PlaceholderText"/>
              <w:highlight w:val="yellow"/>
            </w:rPr>
            <w:t>dd-dd mmm yyyy</w:t>
          </w:r>
        </w:p>
      </w:docPartBody>
    </w:docPart>
    <w:docPart>
      <w:docPartPr>
        <w:name w:val="FDCDD7884E9A4BF1857B60321CD27D45"/>
        <w:category>
          <w:name w:val="常规"/>
          <w:gallery w:val="placeholder"/>
        </w:category>
        <w:types>
          <w:type w:val="bbPlcHdr"/>
        </w:types>
        <w:behaviors>
          <w:behavior w:val="content"/>
        </w:behaviors>
        <w:guid w:val="{BC6B2171-41D8-4733-B8AD-39668FB8A2DC}"/>
      </w:docPartPr>
      <w:docPartBody>
        <w:p w:rsidR="00D96C7B" w:rsidRDefault="00193217" w:rsidP="00193217">
          <w:pPr>
            <w:pStyle w:val="FDCDD7884E9A4BF1857B60321CD27D45"/>
          </w:pPr>
          <w:r w:rsidRPr="003957A6">
            <w:rPr>
              <w:rStyle w:val="PlaceholderText"/>
              <w:rFonts w:ascii="Times New Roman Bold" w:hAnsi="Times New Roman Bold" w:cs="Times New Roman Bold"/>
              <w:caps/>
              <w:highlight w:val="yellow"/>
            </w:rPr>
            <w:t>Insert doc. type: Contribution / TD</w:t>
          </w:r>
        </w:p>
      </w:docPartBody>
    </w:docPart>
    <w:docPart>
      <w:docPartPr>
        <w:name w:val="292C7AE0550B422280A98395A81EAE88"/>
        <w:category>
          <w:name w:val="常规"/>
          <w:gallery w:val="placeholder"/>
        </w:category>
        <w:types>
          <w:type w:val="bbPlcHdr"/>
        </w:types>
        <w:behaviors>
          <w:behavior w:val="content"/>
        </w:behaviors>
        <w:guid w:val="{ADD96584-089D-4F7B-90F7-E54F4F48E2CB}"/>
      </w:docPartPr>
      <w:docPartBody>
        <w:p w:rsidR="00D96C7B" w:rsidRDefault="00193217" w:rsidP="00193217">
          <w:pPr>
            <w:pStyle w:val="292C7AE0550B422280A98395A81EAE88"/>
          </w:pPr>
          <w:r w:rsidRPr="00543D41">
            <w:rPr>
              <w:rStyle w:val="PlaceholderText"/>
              <w:highlight w:val="yellow"/>
            </w:rPr>
            <w:t>Insert source(s)</w:t>
          </w:r>
        </w:p>
      </w:docPartBody>
    </w:docPart>
    <w:docPart>
      <w:docPartPr>
        <w:name w:val="52A4173414CA4ED884207FBE7374B9E3"/>
        <w:category>
          <w:name w:val="常规"/>
          <w:gallery w:val="placeholder"/>
        </w:category>
        <w:types>
          <w:type w:val="bbPlcHdr"/>
        </w:types>
        <w:behaviors>
          <w:behavior w:val="content"/>
        </w:behaviors>
        <w:guid w:val="{F5A9B2DE-D96B-4827-8163-266532947D0B}"/>
      </w:docPartPr>
      <w:docPartBody>
        <w:p w:rsidR="00D96C7B" w:rsidRDefault="00193217" w:rsidP="00193217">
          <w:pPr>
            <w:pStyle w:val="52A4173414CA4ED884207FBE7374B9E3"/>
          </w:pPr>
          <w:r w:rsidRPr="00543D41">
            <w:rPr>
              <w:rStyle w:val="PlaceholderText"/>
              <w:highlight w:val="yellow"/>
            </w:rPr>
            <w:t>Insert title (always in ENGLISH)</w:t>
          </w:r>
        </w:p>
      </w:docPartBody>
    </w:docPart>
    <w:docPart>
      <w:docPartPr>
        <w:name w:val="B9D3721776194424943D95DB280471B7"/>
        <w:category>
          <w:name w:val="常规"/>
          <w:gallery w:val="placeholder"/>
        </w:category>
        <w:types>
          <w:type w:val="bbPlcHdr"/>
        </w:types>
        <w:behaviors>
          <w:behavior w:val="content"/>
        </w:behaviors>
        <w:guid w:val="{84F5A5E8-53EF-429C-A470-7A45585A0129}"/>
      </w:docPartPr>
      <w:docPartBody>
        <w:p w:rsidR="006126D4" w:rsidRDefault="002F33EA" w:rsidP="002F33EA">
          <w:pPr>
            <w:pStyle w:val="B9D3721776194424943D95DB280471B7"/>
          </w:pPr>
          <w:r>
            <w:rPr>
              <w:rStyle w:val="PlaceholderText"/>
            </w:rPr>
            <w:t>Click here to enter text.</w:t>
          </w:r>
        </w:p>
      </w:docPartBody>
    </w:docPart>
    <w:docPart>
      <w:docPartPr>
        <w:name w:val="DA93BA1DAB2A45CE869E2F1E2874307C"/>
        <w:category>
          <w:name w:val="常规"/>
          <w:gallery w:val="placeholder"/>
        </w:category>
        <w:types>
          <w:type w:val="bbPlcHdr"/>
        </w:types>
        <w:behaviors>
          <w:behavior w:val="content"/>
        </w:behaviors>
        <w:guid w:val="{F4303260-53C7-428A-A951-751B0F38759B}"/>
      </w:docPartPr>
      <w:docPartBody>
        <w:p w:rsidR="006126D4" w:rsidRDefault="002F33EA" w:rsidP="002F33EA">
          <w:pPr>
            <w:pStyle w:val="DA93BA1DAB2A45CE869E2F1E2874307C"/>
          </w:pPr>
          <w:r>
            <w:rPr>
              <w:rStyle w:val="PlaceholderText"/>
            </w:rPr>
            <w:t>Click here to enter text.</w:t>
          </w:r>
        </w:p>
      </w:docPartBody>
    </w:docPart>
    <w:docPart>
      <w:docPartPr>
        <w:name w:val="5FFA931EFB7545B0B4D400EDD97750B1"/>
        <w:category>
          <w:name w:val="常规"/>
          <w:gallery w:val="placeholder"/>
        </w:category>
        <w:types>
          <w:type w:val="bbPlcHdr"/>
        </w:types>
        <w:behaviors>
          <w:behavior w:val="content"/>
        </w:behaviors>
        <w:guid w:val="{14E07DFE-5F5D-4266-91BD-76BE617AD424}"/>
      </w:docPartPr>
      <w:docPartBody>
        <w:p w:rsidR="006126D4" w:rsidRDefault="002F33EA" w:rsidP="002F33EA">
          <w:pPr>
            <w:pStyle w:val="5FFA931EFB7545B0B4D400EDD97750B1"/>
          </w:pPr>
          <w:r w:rsidRPr="001229A4">
            <w:rPr>
              <w:rStyle w:val="PlaceholderText"/>
            </w:rPr>
            <w:t>Click here to enter text.</w:t>
          </w:r>
        </w:p>
      </w:docPartBody>
    </w:docPart>
    <w:docPart>
      <w:docPartPr>
        <w:name w:val="F085B5C5340D45D7A54C2CE1D90ACEDD"/>
        <w:category>
          <w:name w:val="常规"/>
          <w:gallery w:val="placeholder"/>
        </w:category>
        <w:types>
          <w:type w:val="bbPlcHdr"/>
        </w:types>
        <w:behaviors>
          <w:behavior w:val="content"/>
        </w:behaviors>
        <w:guid w:val="{25EE73ED-9F67-4797-8619-E55FD917A8EC}"/>
      </w:docPartPr>
      <w:docPartBody>
        <w:p w:rsidR="006126D4" w:rsidRDefault="002F33EA" w:rsidP="002F33EA">
          <w:pPr>
            <w:pStyle w:val="F085B5C5340D45D7A54C2CE1D90ACEDD"/>
          </w:pPr>
          <w:r w:rsidRPr="001229A4">
            <w:rPr>
              <w:rStyle w:val="PlaceholderText"/>
            </w:rPr>
            <w:t>Click here to enter text.</w:t>
          </w:r>
        </w:p>
      </w:docPartBody>
    </w:docPart>
    <w:docPart>
      <w:docPartPr>
        <w:name w:val="F9B18C930FC24CF39921DA59F19D8380"/>
        <w:category>
          <w:name w:val="常规"/>
          <w:gallery w:val="placeholder"/>
        </w:category>
        <w:types>
          <w:type w:val="bbPlcHdr"/>
        </w:types>
        <w:behaviors>
          <w:behavior w:val="content"/>
        </w:behaviors>
        <w:guid w:val="{2A555CEE-9DC5-48E7-AB4D-E8C256F20725}"/>
      </w:docPartPr>
      <w:docPartBody>
        <w:p w:rsidR="006126D4" w:rsidRDefault="002F33EA" w:rsidP="002F33EA">
          <w:pPr>
            <w:pStyle w:val="F9B18C930FC24CF39921DA59F19D8380"/>
          </w:pPr>
          <w:r w:rsidRPr="001229A4">
            <w:rPr>
              <w:rStyle w:val="PlaceholderText"/>
            </w:rPr>
            <w:t>Click here to enter text.</w:t>
          </w:r>
        </w:p>
      </w:docPartBody>
    </w:docPart>
    <w:docPart>
      <w:docPartPr>
        <w:name w:val="50D09DA7DA91470A82D6C24FC47A24AF"/>
        <w:category>
          <w:name w:val="常规"/>
          <w:gallery w:val="placeholder"/>
        </w:category>
        <w:types>
          <w:type w:val="bbPlcHdr"/>
        </w:types>
        <w:behaviors>
          <w:behavior w:val="content"/>
        </w:behaviors>
        <w:guid w:val="{FDA923A1-59E1-457D-83E7-ADFF9251C5B0}"/>
      </w:docPartPr>
      <w:docPartBody>
        <w:p w:rsidR="006126D4" w:rsidRDefault="002F33EA" w:rsidP="002F33EA">
          <w:pPr>
            <w:pStyle w:val="50D09DA7DA91470A82D6C24FC47A24AF"/>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1B1"/>
    <w:rsid w:val="00037F0A"/>
    <w:rsid w:val="000A047A"/>
    <w:rsid w:val="000A36B3"/>
    <w:rsid w:val="000C45BB"/>
    <w:rsid w:val="000E4562"/>
    <w:rsid w:val="000F0103"/>
    <w:rsid w:val="00134F8C"/>
    <w:rsid w:val="00146FA9"/>
    <w:rsid w:val="00153D54"/>
    <w:rsid w:val="00171682"/>
    <w:rsid w:val="00177406"/>
    <w:rsid w:val="00193217"/>
    <w:rsid w:val="001B56CF"/>
    <w:rsid w:val="00206956"/>
    <w:rsid w:val="00245A71"/>
    <w:rsid w:val="00250312"/>
    <w:rsid w:val="00256D54"/>
    <w:rsid w:val="0026749E"/>
    <w:rsid w:val="002917F3"/>
    <w:rsid w:val="00296B52"/>
    <w:rsid w:val="002A0199"/>
    <w:rsid w:val="002A618F"/>
    <w:rsid w:val="002A7225"/>
    <w:rsid w:val="002B6156"/>
    <w:rsid w:val="002F33EA"/>
    <w:rsid w:val="00325869"/>
    <w:rsid w:val="003E3757"/>
    <w:rsid w:val="003F520B"/>
    <w:rsid w:val="00400FFE"/>
    <w:rsid w:val="00403A9C"/>
    <w:rsid w:val="004547AB"/>
    <w:rsid w:val="004575D2"/>
    <w:rsid w:val="00465561"/>
    <w:rsid w:val="00473EC6"/>
    <w:rsid w:val="00491FFD"/>
    <w:rsid w:val="00494BF5"/>
    <w:rsid w:val="004C0AB4"/>
    <w:rsid w:val="004D109C"/>
    <w:rsid w:val="004D216D"/>
    <w:rsid w:val="004F5AFA"/>
    <w:rsid w:val="00526613"/>
    <w:rsid w:val="00531430"/>
    <w:rsid w:val="00532275"/>
    <w:rsid w:val="0055432D"/>
    <w:rsid w:val="0056384C"/>
    <w:rsid w:val="00597798"/>
    <w:rsid w:val="005B38F3"/>
    <w:rsid w:val="005B40DC"/>
    <w:rsid w:val="005D363E"/>
    <w:rsid w:val="005E3104"/>
    <w:rsid w:val="005F58E4"/>
    <w:rsid w:val="00602DFB"/>
    <w:rsid w:val="006126D4"/>
    <w:rsid w:val="006411B7"/>
    <w:rsid w:val="006431B1"/>
    <w:rsid w:val="00661934"/>
    <w:rsid w:val="00687CBA"/>
    <w:rsid w:val="006A18FB"/>
    <w:rsid w:val="006A3F51"/>
    <w:rsid w:val="006D5A51"/>
    <w:rsid w:val="00711BF7"/>
    <w:rsid w:val="00717DFB"/>
    <w:rsid w:val="00726DDE"/>
    <w:rsid w:val="00731377"/>
    <w:rsid w:val="00747A76"/>
    <w:rsid w:val="00754090"/>
    <w:rsid w:val="0076446A"/>
    <w:rsid w:val="00792A6C"/>
    <w:rsid w:val="0079575E"/>
    <w:rsid w:val="007E7151"/>
    <w:rsid w:val="00811FB5"/>
    <w:rsid w:val="00825C56"/>
    <w:rsid w:val="00841C9F"/>
    <w:rsid w:val="0085350F"/>
    <w:rsid w:val="00867708"/>
    <w:rsid w:val="00883915"/>
    <w:rsid w:val="008A3D52"/>
    <w:rsid w:val="008C224B"/>
    <w:rsid w:val="008C4A7F"/>
    <w:rsid w:val="008D554D"/>
    <w:rsid w:val="008E5E30"/>
    <w:rsid w:val="00907ED8"/>
    <w:rsid w:val="00947D8D"/>
    <w:rsid w:val="009E1FD3"/>
    <w:rsid w:val="009E52CF"/>
    <w:rsid w:val="00A0270D"/>
    <w:rsid w:val="00A103B3"/>
    <w:rsid w:val="00A123C8"/>
    <w:rsid w:val="00A12AB5"/>
    <w:rsid w:val="00A17DD2"/>
    <w:rsid w:val="00A33DD7"/>
    <w:rsid w:val="00A3586C"/>
    <w:rsid w:val="00A35A2A"/>
    <w:rsid w:val="00A6049A"/>
    <w:rsid w:val="00A72F22"/>
    <w:rsid w:val="00AC1EC0"/>
    <w:rsid w:val="00AC7F00"/>
    <w:rsid w:val="00AE73FC"/>
    <w:rsid w:val="00AF3CAC"/>
    <w:rsid w:val="00B01AE6"/>
    <w:rsid w:val="00B21556"/>
    <w:rsid w:val="00B26ABB"/>
    <w:rsid w:val="00B505FE"/>
    <w:rsid w:val="00B602E6"/>
    <w:rsid w:val="00B6611F"/>
    <w:rsid w:val="00BC4DC4"/>
    <w:rsid w:val="00C000A1"/>
    <w:rsid w:val="00C12E62"/>
    <w:rsid w:val="00C537FF"/>
    <w:rsid w:val="00C7519D"/>
    <w:rsid w:val="00CA6EDA"/>
    <w:rsid w:val="00CF47B1"/>
    <w:rsid w:val="00D04D63"/>
    <w:rsid w:val="00D3685A"/>
    <w:rsid w:val="00D40096"/>
    <w:rsid w:val="00D9366E"/>
    <w:rsid w:val="00D96C7B"/>
    <w:rsid w:val="00D96C98"/>
    <w:rsid w:val="00DA29C7"/>
    <w:rsid w:val="00DA5F08"/>
    <w:rsid w:val="00DB1B6A"/>
    <w:rsid w:val="00DE27B0"/>
    <w:rsid w:val="00E02C8E"/>
    <w:rsid w:val="00E24248"/>
    <w:rsid w:val="00E27D34"/>
    <w:rsid w:val="00E85A1B"/>
    <w:rsid w:val="00EF34C6"/>
    <w:rsid w:val="00F31E65"/>
    <w:rsid w:val="00F96566"/>
    <w:rsid w:val="00FB1A6E"/>
    <w:rsid w:val="00FE35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4575D2"/>
    <w:rPr>
      <w:rFonts w:ascii="Times New Roman" w:hAnsi="Times New Roman"/>
      <w:color w:val="808080"/>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94FD6A0D61B34EC9B459ED3B67D06F41">
    <w:name w:val="94FD6A0D61B34EC9B459ED3B67D06F41"/>
    <w:rsid w:val="00171682"/>
    <w:pPr>
      <w:widowControl w:val="0"/>
      <w:spacing w:after="0" w:line="240" w:lineRule="auto"/>
      <w:jc w:val="both"/>
    </w:pPr>
    <w:rPr>
      <w:kern w:val="2"/>
      <w:sz w:val="21"/>
    </w:rPr>
  </w:style>
  <w:style w:type="paragraph" w:customStyle="1" w:styleId="853D8F39B3844A1C8739536A93F375E8">
    <w:name w:val="853D8F39B3844A1C8739536A93F375E8"/>
    <w:rsid w:val="00193217"/>
    <w:pPr>
      <w:widowControl w:val="0"/>
      <w:spacing w:after="0" w:line="240" w:lineRule="auto"/>
      <w:jc w:val="both"/>
    </w:pPr>
    <w:rPr>
      <w:kern w:val="2"/>
      <w:sz w:val="21"/>
    </w:rPr>
  </w:style>
  <w:style w:type="paragraph" w:customStyle="1" w:styleId="89116745AF8C4528A6F7D8FD1EEA38E2">
    <w:name w:val="89116745AF8C4528A6F7D8FD1EEA38E2"/>
    <w:rsid w:val="00193217"/>
    <w:pPr>
      <w:widowControl w:val="0"/>
      <w:spacing w:after="0" w:line="240" w:lineRule="auto"/>
      <w:jc w:val="both"/>
    </w:pPr>
    <w:rPr>
      <w:kern w:val="2"/>
      <w:sz w:val="21"/>
    </w:rPr>
  </w:style>
  <w:style w:type="paragraph" w:customStyle="1" w:styleId="FDCDD7884E9A4BF1857B60321CD27D45">
    <w:name w:val="FDCDD7884E9A4BF1857B60321CD27D45"/>
    <w:rsid w:val="00193217"/>
    <w:pPr>
      <w:widowControl w:val="0"/>
      <w:spacing w:after="0" w:line="240" w:lineRule="auto"/>
      <w:jc w:val="both"/>
    </w:pPr>
    <w:rPr>
      <w:kern w:val="2"/>
      <w:sz w:val="21"/>
    </w:rPr>
  </w:style>
  <w:style w:type="paragraph" w:customStyle="1" w:styleId="292C7AE0550B422280A98395A81EAE88">
    <w:name w:val="292C7AE0550B422280A98395A81EAE88"/>
    <w:rsid w:val="00193217"/>
    <w:pPr>
      <w:widowControl w:val="0"/>
      <w:spacing w:after="0" w:line="240" w:lineRule="auto"/>
      <w:jc w:val="both"/>
    </w:pPr>
    <w:rPr>
      <w:kern w:val="2"/>
      <w:sz w:val="21"/>
    </w:rPr>
  </w:style>
  <w:style w:type="paragraph" w:customStyle="1" w:styleId="52A4173414CA4ED884207FBE7374B9E3">
    <w:name w:val="52A4173414CA4ED884207FBE7374B9E3"/>
    <w:rsid w:val="00193217"/>
    <w:pPr>
      <w:widowControl w:val="0"/>
      <w:spacing w:after="0" w:line="240" w:lineRule="auto"/>
      <w:jc w:val="both"/>
    </w:pPr>
    <w:rPr>
      <w:kern w:val="2"/>
      <w:sz w:val="21"/>
    </w:rPr>
  </w:style>
  <w:style w:type="paragraph" w:customStyle="1" w:styleId="B9D3721776194424943D95DB280471B7">
    <w:name w:val="B9D3721776194424943D95DB280471B7"/>
    <w:rsid w:val="002F33EA"/>
    <w:pPr>
      <w:widowControl w:val="0"/>
      <w:spacing w:after="0" w:line="240" w:lineRule="auto"/>
      <w:jc w:val="both"/>
    </w:pPr>
    <w:rPr>
      <w:kern w:val="2"/>
      <w:sz w:val="21"/>
    </w:rPr>
  </w:style>
  <w:style w:type="paragraph" w:customStyle="1" w:styleId="DA93BA1DAB2A45CE869E2F1E2874307C">
    <w:name w:val="DA93BA1DAB2A45CE869E2F1E2874307C"/>
    <w:rsid w:val="002F33EA"/>
    <w:pPr>
      <w:widowControl w:val="0"/>
      <w:spacing w:after="0" w:line="240" w:lineRule="auto"/>
      <w:jc w:val="both"/>
    </w:pPr>
    <w:rPr>
      <w:kern w:val="2"/>
      <w:sz w:val="21"/>
    </w:rPr>
  </w:style>
  <w:style w:type="paragraph" w:customStyle="1" w:styleId="5FFA931EFB7545B0B4D400EDD97750B1">
    <w:name w:val="5FFA931EFB7545B0B4D400EDD97750B1"/>
    <w:rsid w:val="002F33EA"/>
    <w:pPr>
      <w:widowControl w:val="0"/>
      <w:spacing w:after="0" w:line="240" w:lineRule="auto"/>
      <w:jc w:val="both"/>
    </w:pPr>
    <w:rPr>
      <w:kern w:val="2"/>
      <w:sz w:val="21"/>
    </w:rPr>
  </w:style>
  <w:style w:type="paragraph" w:customStyle="1" w:styleId="F085B5C5340D45D7A54C2CE1D90ACEDD">
    <w:name w:val="F085B5C5340D45D7A54C2CE1D90ACEDD"/>
    <w:rsid w:val="002F33EA"/>
    <w:pPr>
      <w:widowControl w:val="0"/>
      <w:spacing w:after="0" w:line="240" w:lineRule="auto"/>
      <w:jc w:val="both"/>
    </w:pPr>
    <w:rPr>
      <w:kern w:val="2"/>
      <w:sz w:val="21"/>
    </w:rPr>
  </w:style>
  <w:style w:type="paragraph" w:customStyle="1" w:styleId="F9B18C930FC24CF39921DA59F19D8380">
    <w:name w:val="F9B18C930FC24CF39921DA59F19D8380"/>
    <w:rsid w:val="002F33EA"/>
    <w:pPr>
      <w:widowControl w:val="0"/>
      <w:spacing w:after="0" w:line="240" w:lineRule="auto"/>
      <w:jc w:val="both"/>
    </w:pPr>
    <w:rPr>
      <w:kern w:val="2"/>
      <w:sz w:val="21"/>
    </w:rPr>
  </w:style>
  <w:style w:type="paragraph" w:customStyle="1" w:styleId="50D09DA7DA91470A82D6C24FC47A24AF">
    <w:name w:val="50D09DA7DA91470A82D6C24FC47A24AF"/>
    <w:rsid w:val="002F33EA"/>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13-24 March 2023</When>
    <Meeting xmlns="3f6fad35-1f81-480e-a4e5-6e5474dcfb96" xsi:nil="true"/>
    <IsReservedDoc xmlns="3f6fad35-1f81-480e-a4e5-6e5474dcfb96">false</IsReservedDoc>
    <SgText xmlns="3f6fad35-1f81-480e-a4e5-6e5474dcfb96">STUDY GROUP 2</SgText>
    <IsRevision xmlns="3f6fad35-1f81-480e-a4e5-6e5474dcfb96">false</IsRevision>
    <Purpose1 xmlns="3f6fad35-1f81-480e-a4e5-6e5474dcfb96">Proposal</Purpose1>
    <Abstract xmlns="3f6fad35-1f81-480e-a4e5-6e5474dcfb96">This document provides the baseline text of a new work item on “Effectiveness indicators of intelligence level for AI enhanced telecom operation and management” according to the meeting result of Q6/2 on 15 March 2023.</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6/2</QuestionText>
    <DocTypeText xmlns="3f6fad35-1f81-480e-a4e5-6e5474dcfb96">TD</DocTypeText>
    <CategoryDescription xmlns="http://schemas.microsoft.com/sharepoint.v3" xsi:nil="true"/>
    <ShortName xmlns="3f6fad35-1f81-480e-a4e5-6e5474dcfb96">SG2-TD236R3/PLEN</ShortName>
    <Place xmlns="3f6fad35-1f81-480e-a4e5-6e5474dcfb96">Virtual</Place>
    <IsTooLateSubmitted xmlns="3f6fad35-1f81-480e-a4e5-6e5474dcfb96">false</IsTooLateSubmitted>
    <Observations xmlns="3f6fad35-1f81-480e-a4e5-6e5474dcfb96" xsi:nil="true"/>
    <DocumentSource xmlns="3f6fad35-1f81-480e-a4e5-6e5474dcfb96">Rapporteur, Q6/2</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www.w3.org/XML/1998/namespace"/>
    <ds:schemaRef ds:uri="http://purl.org/dc/elements/1.1/"/>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schemas.microsoft.com/sharepoint.v3"/>
    <ds:schemaRef ds:uri="3f6fad35-1f81-480e-a4e5-6e5474dcfb96"/>
    <ds:schemaRef ds:uri="http://schemas.microsoft.com/office/2006/metadata/propertie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B5EFC0C0-D9F8-4E04-9439-24E42485E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12</Pages>
  <Words>2798</Words>
  <Characters>16122</Characters>
  <Application>Microsoft Office Word</Application>
  <DocSecurity>0</DocSecurity>
  <Lines>537</Lines>
  <Paragraphs>331</Paragraphs>
  <ScaleCrop>false</ScaleCrop>
  <HeadingPairs>
    <vt:vector size="2" baseType="variant">
      <vt:variant>
        <vt:lpstr>Title</vt:lpstr>
      </vt:variant>
      <vt:variant>
        <vt:i4>1</vt:i4>
      </vt:variant>
    </vt:vector>
  </HeadingPairs>
  <TitlesOfParts>
    <vt:vector size="1" baseType="lpstr">
      <vt:lpstr>Proposal new work item on “Intelligence Levels of AI enhanced Telecom Operation and Management”</vt:lpstr>
    </vt:vector>
  </TitlesOfParts>
  <Company>ITU</Company>
  <LinksUpToDate>false</LinksUpToDate>
  <CharactersWithSpaces>18589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Baseline text for new work item M.eiil-AITOM: “Effectiveness indicators of intelligence level for AI enhanced telecom operation and management”</dc:title>
  <dc:creator>Guy, Florence</dc:creator>
  <cp:keywords>Effectiveness, Intelligence level, AITOM</cp:keywords>
  <cp:lastModifiedBy>TSB (JB)</cp:lastModifiedBy>
  <cp:revision>2</cp:revision>
  <cp:lastPrinted>2017-02-22T09:55:00Z</cp:lastPrinted>
  <dcterms:created xsi:type="dcterms:W3CDTF">2023-03-23T14:51:00Z</dcterms:created>
  <dcterms:modified xsi:type="dcterms:W3CDTF">2023-03-23T14:51:00Z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